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927"/>
        <w:gridCol w:w="947"/>
        <w:gridCol w:w="1775"/>
        <w:gridCol w:w="2573"/>
      </w:tblGrid>
      <w:tr w:rsidR="00BF7F33" w:rsidRPr="00BF7F33" w14:paraId="4E798DEE" w14:textId="77777777" w:rsidTr="00830422">
        <w:tc>
          <w:tcPr>
            <w:tcW w:w="9643" w:type="dxa"/>
            <w:gridSpan w:val="5"/>
          </w:tcPr>
          <w:p w14:paraId="6D57703C" w14:textId="77777777" w:rsidR="00830422" w:rsidRPr="00BF7F33" w:rsidRDefault="00830422" w:rsidP="007E706B">
            <w:pPr>
              <w:spacing w:line="240" w:lineRule="auto"/>
              <w:rPr>
                <w:b/>
                <w:sz w:val="24"/>
              </w:rPr>
            </w:pPr>
            <w:r w:rsidRPr="00BF7F33">
              <w:rPr>
                <w:b/>
                <w:sz w:val="24"/>
              </w:rPr>
              <w:t>Eigenerklärung für nicht präqualifizierte Unternehm</w:t>
            </w:r>
            <w:r w:rsidR="00170C02" w:rsidRPr="00BF7F33">
              <w:rPr>
                <w:b/>
                <w:sz w:val="24"/>
              </w:rPr>
              <w:t>en</w:t>
            </w:r>
            <w:r w:rsidR="0014050F" w:rsidRPr="00BF7F33">
              <w:rPr>
                <w:b/>
                <w:sz w:val="24"/>
              </w:rPr>
              <w:t xml:space="preserve"> zu</w:t>
            </w:r>
            <w:r w:rsidR="008A3EA3" w:rsidRPr="00BF7F33">
              <w:rPr>
                <w:b/>
                <w:sz w:val="24"/>
              </w:rPr>
              <w:t>r</w:t>
            </w:r>
            <w:r w:rsidR="0014050F" w:rsidRPr="00BF7F33">
              <w:rPr>
                <w:b/>
                <w:sz w:val="24"/>
              </w:rPr>
              <w:t xml:space="preserve"> Eignung (VOB)</w:t>
            </w:r>
            <w:r w:rsidR="00170C02" w:rsidRPr="00BF7F33">
              <w:rPr>
                <w:b/>
                <w:sz w:val="24"/>
              </w:rPr>
              <w:br/>
            </w:r>
            <w:r w:rsidR="00170C02" w:rsidRPr="00BC6D32">
              <w:rPr>
                <w:sz w:val="24"/>
              </w:rPr>
              <w:t>in folgendem Vergabeverfahren</w:t>
            </w:r>
          </w:p>
        </w:tc>
      </w:tr>
      <w:tr w:rsidR="00BF7F33" w:rsidRPr="00BF7F33" w14:paraId="3D1E018B" w14:textId="77777777" w:rsidTr="008C6AB5">
        <w:trPr>
          <w:trHeight w:hRule="exact" w:val="567"/>
        </w:trPr>
        <w:tc>
          <w:tcPr>
            <w:tcW w:w="9643" w:type="dxa"/>
            <w:gridSpan w:val="5"/>
          </w:tcPr>
          <w:p w14:paraId="2846BF1A" w14:textId="77777777" w:rsidR="00830422" w:rsidRPr="00BF7F33" w:rsidRDefault="00830422" w:rsidP="007E706B">
            <w:pPr>
              <w:spacing w:line="240" w:lineRule="auto"/>
              <w:rPr>
                <w:sz w:val="18"/>
              </w:rPr>
            </w:pPr>
          </w:p>
        </w:tc>
      </w:tr>
      <w:tr w:rsidR="00BF7F33" w:rsidRPr="00BF7F33" w14:paraId="1ACA070C" w14:textId="77777777" w:rsidTr="00C23169">
        <w:trPr>
          <w:trHeight w:hRule="exact" w:val="227"/>
        </w:trPr>
        <w:tc>
          <w:tcPr>
            <w:tcW w:w="4348" w:type="dxa"/>
            <w:gridSpan w:val="2"/>
            <w:vAlign w:val="bottom"/>
          </w:tcPr>
          <w:p w14:paraId="432DF4B5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  <w:r w:rsidRPr="00BF7F33">
              <w:rPr>
                <w:sz w:val="18"/>
              </w:rPr>
              <w:t>Maßnahme</w:t>
            </w:r>
            <w:r w:rsidR="00854CE0" w:rsidRPr="00BF7F33">
              <w:rPr>
                <w:sz w:val="18"/>
              </w:rPr>
              <w:t>-/Projekt</w:t>
            </w:r>
            <w:r w:rsidRPr="00BF7F33">
              <w:rPr>
                <w:sz w:val="18"/>
              </w:rPr>
              <w:t>nummer</w:t>
            </w:r>
          </w:p>
        </w:tc>
        <w:tc>
          <w:tcPr>
            <w:tcW w:w="947" w:type="dxa"/>
            <w:vAlign w:val="bottom"/>
          </w:tcPr>
          <w:p w14:paraId="55119AF8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348" w:type="dxa"/>
            <w:gridSpan w:val="2"/>
            <w:vAlign w:val="bottom"/>
          </w:tcPr>
          <w:p w14:paraId="1F73066B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  <w:r w:rsidRPr="00BF7F33">
              <w:rPr>
                <w:sz w:val="18"/>
              </w:rPr>
              <w:t>Vergabenummer</w:t>
            </w:r>
          </w:p>
        </w:tc>
      </w:tr>
      <w:tr w:rsidR="00BF7F33" w:rsidRPr="00BF7F33" w14:paraId="76B8A6AE" w14:textId="77777777" w:rsidTr="00C23169">
        <w:trPr>
          <w:trHeight w:hRule="exact" w:val="284"/>
        </w:trPr>
        <w:tc>
          <w:tcPr>
            <w:tcW w:w="4348" w:type="dxa"/>
            <w:gridSpan w:val="2"/>
            <w:vAlign w:val="bottom"/>
          </w:tcPr>
          <w:p w14:paraId="537D1879" w14:textId="77777777" w:rsidR="00830422" w:rsidRPr="00BF7F33" w:rsidRDefault="001B7F6D" w:rsidP="0008299E">
            <w:pPr>
              <w:spacing w:after="40"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fldChar w:fldCharType="begin">
                <w:ffData>
                  <w:name w:val="VbA_AuftragNrSAP"/>
                  <w:enabled/>
                  <w:calcOnExit w:val="0"/>
                  <w:textInput/>
                </w:ffData>
              </w:fldChar>
            </w:r>
            <w:bookmarkStart w:id="0" w:name="VbA_AuftragNrSAP"/>
            <w:r>
              <w:rPr>
                <w:b/>
                <w:sz w:val="18"/>
              </w:rPr>
              <w:instrText xml:space="preserve"> FORMTEXT </w:instrText>
            </w:r>
            <w:r>
              <w:rPr>
                <w:b/>
                <w:sz w:val="18"/>
              </w:rPr>
            </w:r>
            <w:r>
              <w:rPr>
                <w:b/>
                <w:sz w:val="18"/>
              </w:rPr>
              <w:fldChar w:fldCharType="separate"/>
            </w:r>
            <w:r w:rsidR="0008299E">
              <w:rPr>
                <w:b/>
                <w:sz w:val="18"/>
              </w:rPr>
              <w:t> </w:t>
            </w:r>
            <w:r w:rsidR="0008299E">
              <w:rPr>
                <w:b/>
                <w:sz w:val="18"/>
              </w:rPr>
              <w:t> </w:t>
            </w:r>
            <w:r w:rsidR="0008299E">
              <w:rPr>
                <w:b/>
                <w:sz w:val="18"/>
              </w:rPr>
              <w:t> </w:t>
            </w:r>
            <w:r w:rsidR="0008299E">
              <w:rPr>
                <w:b/>
                <w:sz w:val="18"/>
              </w:rPr>
              <w:t> </w:t>
            </w:r>
            <w:r w:rsidR="0008299E">
              <w:rPr>
                <w:b/>
                <w:sz w:val="18"/>
              </w:rPr>
              <w:t> </w:t>
            </w:r>
            <w:r>
              <w:rPr>
                <w:b/>
                <w:sz w:val="18"/>
              </w:rPr>
              <w:fldChar w:fldCharType="end"/>
            </w:r>
            <w:bookmarkEnd w:id="0"/>
          </w:p>
        </w:tc>
        <w:tc>
          <w:tcPr>
            <w:tcW w:w="947" w:type="dxa"/>
            <w:vAlign w:val="bottom"/>
          </w:tcPr>
          <w:p w14:paraId="0120ADE2" w14:textId="77777777" w:rsidR="00830422" w:rsidRPr="00BF7F33" w:rsidRDefault="00830422" w:rsidP="008C6AB5">
            <w:pPr>
              <w:spacing w:after="40" w:line="240" w:lineRule="auto"/>
              <w:rPr>
                <w:sz w:val="18"/>
              </w:rPr>
            </w:pPr>
          </w:p>
        </w:tc>
        <w:tc>
          <w:tcPr>
            <w:tcW w:w="4348" w:type="dxa"/>
            <w:gridSpan w:val="2"/>
            <w:vAlign w:val="bottom"/>
          </w:tcPr>
          <w:p w14:paraId="5DBB54FF" w14:textId="04740E69" w:rsidR="00830422" w:rsidRPr="00BF7F33" w:rsidRDefault="00E83457" w:rsidP="0049399A">
            <w:pPr>
              <w:spacing w:after="40" w:line="240" w:lineRule="auto"/>
              <w:rPr>
                <w:b/>
                <w:sz w:val="18"/>
                <w:szCs w:val="18"/>
              </w:rPr>
            </w:pPr>
            <w:r w:rsidRPr="00BF7F33">
              <w:rPr>
                <w:b/>
                <w:sz w:val="18"/>
                <w:szCs w:val="18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BF7F33">
              <w:rPr>
                <w:b/>
                <w:sz w:val="18"/>
                <w:szCs w:val="18"/>
              </w:rPr>
              <w:instrText xml:space="preserve"> FORMTEXT </w:instrText>
            </w:r>
            <w:r w:rsidRPr="00BF7F33">
              <w:rPr>
                <w:b/>
                <w:sz w:val="18"/>
                <w:szCs w:val="18"/>
              </w:rPr>
            </w:r>
            <w:r w:rsidRPr="00BF7F33">
              <w:rPr>
                <w:b/>
                <w:sz w:val="18"/>
                <w:szCs w:val="18"/>
              </w:rPr>
              <w:fldChar w:fldCharType="separate"/>
            </w:r>
            <w:r w:rsidR="0049399A" w:rsidRPr="0049399A">
              <w:rPr>
                <w:b/>
                <w:sz w:val="18"/>
                <w:szCs w:val="18"/>
              </w:rPr>
              <w:t>2000080923</w:t>
            </w:r>
            <w:r w:rsidRPr="00BF7F33">
              <w:rPr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BF7F33" w:rsidRPr="00BF7F33" w14:paraId="29F38275" w14:textId="77777777" w:rsidTr="00C23169">
        <w:tc>
          <w:tcPr>
            <w:tcW w:w="9643" w:type="dxa"/>
            <w:gridSpan w:val="5"/>
            <w:tcBorders>
              <w:bottom w:val="single" w:sz="4" w:space="0" w:color="auto"/>
            </w:tcBorders>
            <w:vAlign w:val="bottom"/>
          </w:tcPr>
          <w:p w14:paraId="24DF6A08" w14:textId="77777777" w:rsidR="008E768E" w:rsidRPr="00BF7F33" w:rsidRDefault="008E768E" w:rsidP="008C6AB5">
            <w:pPr>
              <w:spacing w:after="40" w:line="240" w:lineRule="auto"/>
              <w:rPr>
                <w:sz w:val="6"/>
                <w:szCs w:val="6"/>
              </w:rPr>
            </w:pPr>
          </w:p>
        </w:tc>
      </w:tr>
      <w:tr w:rsidR="00BF7F33" w:rsidRPr="00BF7F33" w14:paraId="2CD7CDC5" w14:textId="77777777" w:rsidTr="008E768E">
        <w:trPr>
          <w:trHeight w:hRule="exact" w:val="340"/>
        </w:trPr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DE09C44" w14:textId="77777777" w:rsidR="008E768E" w:rsidRPr="00BF7F33" w:rsidRDefault="008E768E" w:rsidP="008C6AB5">
            <w:pPr>
              <w:spacing w:after="40" w:line="240" w:lineRule="auto"/>
              <w:rPr>
                <w:sz w:val="18"/>
              </w:rPr>
            </w:pPr>
            <w:r w:rsidRPr="00BF7F33">
              <w:rPr>
                <w:sz w:val="18"/>
              </w:rPr>
              <w:t>Vergabeart</w:t>
            </w:r>
          </w:p>
        </w:tc>
      </w:tr>
      <w:bookmarkStart w:id="2" w:name="Kontrollkästchen2"/>
      <w:tr w:rsidR="00BF7F33" w:rsidRPr="00BF7F33" w14:paraId="2FD35FC5" w14:textId="77777777" w:rsidTr="008E768E">
        <w:trPr>
          <w:trHeight w:hRule="exact" w:val="284"/>
        </w:trPr>
        <w:tc>
          <w:tcPr>
            <w:tcW w:w="4348" w:type="dxa"/>
            <w:gridSpan w:val="2"/>
            <w:tcBorders>
              <w:left w:val="single" w:sz="4" w:space="0" w:color="auto"/>
            </w:tcBorders>
            <w:vAlign w:val="center"/>
          </w:tcPr>
          <w:p w14:paraId="6DFDDC26" w14:textId="4EA11CD4" w:rsidR="00830422" w:rsidRPr="00BF7F33" w:rsidRDefault="006C2EF2" w:rsidP="008C6AB5">
            <w:pPr>
              <w:spacing w:line="240" w:lineRule="auto"/>
              <w:rPr>
                <w:sz w:val="18"/>
              </w:rPr>
            </w:pPr>
            <w:r w:rsidRPr="00BF7F33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bookmarkEnd w:id="2"/>
            <w:r w:rsidR="00830422" w:rsidRPr="00BF7F33">
              <w:rPr>
                <w:sz w:val="18"/>
                <w:szCs w:val="24"/>
              </w:rPr>
              <w:t xml:space="preserve">  Öffentliche Ausschreibung</w:t>
            </w:r>
          </w:p>
        </w:tc>
        <w:tc>
          <w:tcPr>
            <w:tcW w:w="947" w:type="dxa"/>
            <w:vAlign w:val="center"/>
          </w:tcPr>
          <w:p w14:paraId="3EF398FD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348" w:type="dxa"/>
            <w:gridSpan w:val="2"/>
            <w:tcBorders>
              <w:right w:val="single" w:sz="4" w:space="0" w:color="auto"/>
            </w:tcBorders>
            <w:vAlign w:val="center"/>
          </w:tcPr>
          <w:p w14:paraId="2240ED11" w14:textId="77777777" w:rsidR="00830422" w:rsidRPr="00BF7F33" w:rsidRDefault="006C2EF2" w:rsidP="008C6AB5">
            <w:pPr>
              <w:spacing w:line="240" w:lineRule="auto"/>
              <w:rPr>
                <w:sz w:val="18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r w:rsidR="00830422" w:rsidRPr="00BF7F33">
              <w:rPr>
                <w:sz w:val="18"/>
                <w:szCs w:val="24"/>
              </w:rPr>
              <w:t xml:space="preserve">  Offenes Verfahren</w:t>
            </w:r>
          </w:p>
        </w:tc>
      </w:tr>
      <w:tr w:rsidR="00BF7F33" w:rsidRPr="00BF7F33" w14:paraId="3A9ACC18" w14:textId="77777777" w:rsidTr="008E768E">
        <w:trPr>
          <w:trHeight w:hRule="exact" w:val="284"/>
        </w:trPr>
        <w:tc>
          <w:tcPr>
            <w:tcW w:w="4348" w:type="dxa"/>
            <w:gridSpan w:val="2"/>
            <w:tcBorders>
              <w:left w:val="single" w:sz="4" w:space="0" w:color="auto"/>
            </w:tcBorders>
            <w:vAlign w:val="center"/>
          </w:tcPr>
          <w:p w14:paraId="5B0DE40D" w14:textId="77777777" w:rsidR="00830422" w:rsidRPr="00BF7F33" w:rsidRDefault="006C2EF2" w:rsidP="008C6AB5">
            <w:pPr>
              <w:spacing w:line="240" w:lineRule="auto"/>
              <w:rPr>
                <w:sz w:val="24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r w:rsidR="00830422" w:rsidRPr="00BF7F33">
              <w:rPr>
                <w:sz w:val="18"/>
                <w:szCs w:val="24"/>
              </w:rPr>
              <w:t xml:space="preserve">  Beschränkte Ausschreibung</w:t>
            </w:r>
          </w:p>
        </w:tc>
        <w:tc>
          <w:tcPr>
            <w:tcW w:w="947" w:type="dxa"/>
            <w:vAlign w:val="center"/>
          </w:tcPr>
          <w:p w14:paraId="3EF2BE9C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348" w:type="dxa"/>
            <w:gridSpan w:val="2"/>
            <w:tcBorders>
              <w:right w:val="single" w:sz="4" w:space="0" w:color="auto"/>
            </w:tcBorders>
            <w:vAlign w:val="center"/>
          </w:tcPr>
          <w:p w14:paraId="01873221" w14:textId="77777777" w:rsidR="00830422" w:rsidRPr="00BF7F33" w:rsidRDefault="006C2EF2" w:rsidP="008C6AB5">
            <w:pPr>
              <w:spacing w:line="240" w:lineRule="auto"/>
              <w:rPr>
                <w:sz w:val="24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r w:rsidR="00830422" w:rsidRPr="00BF7F33">
              <w:rPr>
                <w:sz w:val="18"/>
                <w:szCs w:val="24"/>
              </w:rPr>
              <w:t xml:space="preserve">  Nichtoffenes Verfahren</w:t>
            </w:r>
          </w:p>
        </w:tc>
      </w:tr>
      <w:tr w:rsidR="00BF7F33" w:rsidRPr="00BF7F33" w14:paraId="525FFD84" w14:textId="77777777" w:rsidTr="008E768E">
        <w:trPr>
          <w:trHeight w:hRule="exact" w:val="284"/>
        </w:trPr>
        <w:tc>
          <w:tcPr>
            <w:tcW w:w="4348" w:type="dxa"/>
            <w:gridSpan w:val="2"/>
            <w:tcBorders>
              <w:left w:val="single" w:sz="4" w:space="0" w:color="auto"/>
            </w:tcBorders>
            <w:vAlign w:val="center"/>
          </w:tcPr>
          <w:p w14:paraId="5F947FB9" w14:textId="77777777" w:rsidR="00830422" w:rsidRPr="00BF7F33" w:rsidRDefault="006C2EF2" w:rsidP="008C6AB5">
            <w:pPr>
              <w:spacing w:line="240" w:lineRule="auto"/>
              <w:rPr>
                <w:sz w:val="24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r w:rsidR="00830422" w:rsidRPr="00BF7F33">
              <w:rPr>
                <w:sz w:val="18"/>
                <w:szCs w:val="24"/>
              </w:rPr>
              <w:t xml:space="preserve">  Freihändige Vergabe</w:t>
            </w:r>
          </w:p>
        </w:tc>
        <w:tc>
          <w:tcPr>
            <w:tcW w:w="947" w:type="dxa"/>
            <w:vAlign w:val="center"/>
          </w:tcPr>
          <w:p w14:paraId="5EF4BAB1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348" w:type="dxa"/>
            <w:gridSpan w:val="2"/>
            <w:tcBorders>
              <w:right w:val="single" w:sz="4" w:space="0" w:color="auto"/>
            </w:tcBorders>
            <w:vAlign w:val="center"/>
          </w:tcPr>
          <w:p w14:paraId="6DAAF403" w14:textId="77777777" w:rsidR="00830422" w:rsidRPr="00BF7F33" w:rsidRDefault="006C2EF2" w:rsidP="008C6AB5">
            <w:pPr>
              <w:spacing w:line="240" w:lineRule="auto"/>
              <w:rPr>
                <w:sz w:val="24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r w:rsidR="00830422" w:rsidRPr="00BF7F33">
              <w:rPr>
                <w:sz w:val="18"/>
                <w:szCs w:val="24"/>
              </w:rPr>
              <w:t xml:space="preserve">  Verhandlungsverfahren</w:t>
            </w:r>
          </w:p>
        </w:tc>
      </w:tr>
      <w:tr w:rsidR="00BF7F33" w:rsidRPr="00BF7F33" w14:paraId="3C316932" w14:textId="77777777" w:rsidTr="008E768E">
        <w:trPr>
          <w:trHeight w:hRule="exact" w:val="284"/>
        </w:trPr>
        <w:tc>
          <w:tcPr>
            <w:tcW w:w="434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8D967B" w14:textId="77777777" w:rsidR="00830422" w:rsidRPr="00BF7F33" w:rsidRDefault="00830422" w:rsidP="008C6AB5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1DD2CB3F" w14:textId="77777777" w:rsidR="00830422" w:rsidRPr="00BF7F33" w:rsidRDefault="00830422" w:rsidP="008C6AB5">
            <w:pPr>
              <w:spacing w:line="240" w:lineRule="auto"/>
              <w:rPr>
                <w:sz w:val="18"/>
              </w:rPr>
            </w:pPr>
          </w:p>
        </w:tc>
        <w:tc>
          <w:tcPr>
            <w:tcW w:w="434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CBEC34" w14:textId="77777777" w:rsidR="00830422" w:rsidRPr="00BF7F33" w:rsidRDefault="006C2EF2" w:rsidP="008C6AB5">
            <w:pPr>
              <w:spacing w:line="240" w:lineRule="auto"/>
              <w:rPr>
                <w:sz w:val="24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830422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  <w:r w:rsidR="00830422" w:rsidRPr="00BF7F33">
              <w:rPr>
                <w:sz w:val="18"/>
                <w:szCs w:val="24"/>
              </w:rPr>
              <w:t xml:space="preserve">  Wettbewerblicher Dialog</w:t>
            </w:r>
          </w:p>
        </w:tc>
      </w:tr>
      <w:tr w:rsidR="00BF7F33" w:rsidRPr="00BF7F33" w14:paraId="0C9D4C59" w14:textId="77777777" w:rsidTr="008E768E">
        <w:trPr>
          <w:trHeight w:hRule="exact" w:val="227"/>
        </w:trPr>
        <w:tc>
          <w:tcPr>
            <w:tcW w:w="9643" w:type="dxa"/>
            <w:gridSpan w:val="5"/>
            <w:tcBorders>
              <w:top w:val="single" w:sz="4" w:space="0" w:color="auto"/>
            </w:tcBorders>
          </w:tcPr>
          <w:p w14:paraId="4E9D88FE" w14:textId="77777777" w:rsidR="00830422" w:rsidRPr="00BF7F33" w:rsidRDefault="00830422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BF7F33" w:rsidRPr="00BF7F33" w14:paraId="0C6E9511" w14:textId="77777777" w:rsidTr="00EE3E54">
        <w:trPr>
          <w:trHeight w:hRule="exact" w:val="227"/>
        </w:trPr>
        <w:tc>
          <w:tcPr>
            <w:tcW w:w="9643" w:type="dxa"/>
            <w:gridSpan w:val="5"/>
            <w:vAlign w:val="bottom"/>
          </w:tcPr>
          <w:p w14:paraId="09869E2B" w14:textId="77777777" w:rsidR="00830422" w:rsidRPr="00BF7F33" w:rsidRDefault="00EE3E54" w:rsidP="00EE3E5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Baum</w:t>
            </w:r>
            <w:r w:rsidR="00830422" w:rsidRPr="00BF7F33">
              <w:rPr>
                <w:sz w:val="18"/>
                <w:szCs w:val="24"/>
              </w:rPr>
              <w:t>aßnahme</w:t>
            </w:r>
          </w:p>
        </w:tc>
      </w:tr>
      <w:tr w:rsidR="00BF7F33" w:rsidRPr="00BF7F33" w14:paraId="448D3BF6" w14:textId="77777777" w:rsidTr="008E768E">
        <w:trPr>
          <w:trHeight w:hRule="exact" w:val="283"/>
        </w:trPr>
        <w:tc>
          <w:tcPr>
            <w:tcW w:w="9643" w:type="dxa"/>
            <w:gridSpan w:val="5"/>
            <w:vAlign w:val="bottom"/>
          </w:tcPr>
          <w:p w14:paraId="09595E8F" w14:textId="154C0B42" w:rsidR="00830422" w:rsidRPr="00BF7F33" w:rsidRDefault="00E83457" w:rsidP="00A86AF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BF7F33">
              <w:rPr>
                <w:b/>
                <w:sz w:val="18"/>
                <w:szCs w:val="24"/>
              </w:rPr>
              <w:instrText xml:space="preserve"> FORMTEXT </w:instrText>
            </w:r>
            <w:r w:rsidRPr="00BF7F33">
              <w:rPr>
                <w:b/>
                <w:sz w:val="18"/>
                <w:szCs w:val="24"/>
              </w:rPr>
            </w:r>
            <w:r w:rsidRPr="00BF7F33">
              <w:rPr>
                <w:b/>
                <w:sz w:val="18"/>
                <w:szCs w:val="24"/>
              </w:rPr>
              <w:fldChar w:fldCharType="separate"/>
            </w:r>
            <w:r w:rsidR="00281FD5" w:rsidRPr="00281FD5">
              <w:rPr>
                <w:b/>
                <w:sz w:val="18"/>
                <w:szCs w:val="24"/>
              </w:rPr>
              <w:t>Dienstgebäude München Leopoldstraße</w:t>
            </w:r>
            <w:r w:rsidR="00281FD5">
              <w:rPr>
                <w:b/>
                <w:sz w:val="18"/>
                <w:szCs w:val="24"/>
              </w:rPr>
              <w:t> </w:t>
            </w:r>
            <w:r w:rsidR="00281FD5">
              <w:rPr>
                <w:b/>
                <w:sz w:val="18"/>
                <w:szCs w:val="24"/>
              </w:rPr>
              <w:t> </w:t>
            </w:r>
            <w:r w:rsidR="00281FD5">
              <w:rPr>
                <w:b/>
                <w:sz w:val="18"/>
                <w:szCs w:val="24"/>
              </w:rPr>
              <w:t> </w:t>
            </w:r>
            <w:r w:rsidR="00281FD5">
              <w:rPr>
                <w:b/>
                <w:sz w:val="18"/>
                <w:szCs w:val="24"/>
              </w:rPr>
              <w:t> </w:t>
            </w:r>
            <w:r w:rsidR="00281FD5">
              <w:rPr>
                <w:b/>
                <w:sz w:val="18"/>
                <w:szCs w:val="24"/>
              </w:rPr>
              <w:t> </w:t>
            </w:r>
            <w:r w:rsidRPr="00BF7F33">
              <w:rPr>
                <w:b/>
                <w:sz w:val="18"/>
                <w:szCs w:val="24"/>
              </w:rPr>
              <w:fldChar w:fldCharType="end"/>
            </w:r>
            <w:bookmarkEnd w:id="3"/>
            <w:r w:rsidR="00CB7F84" w:rsidRPr="00BF7F33">
              <w:rPr>
                <w:b/>
                <w:sz w:val="18"/>
                <w:szCs w:val="24"/>
              </w:rPr>
              <w:t xml:space="preserve">, </w:t>
            </w:r>
            <w:r w:rsidRPr="00BF7F33">
              <w:rPr>
                <w:b/>
                <w:sz w:val="18"/>
                <w:szCs w:val="24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BF7F33">
              <w:rPr>
                <w:b/>
                <w:sz w:val="18"/>
                <w:szCs w:val="24"/>
              </w:rPr>
              <w:instrText xml:space="preserve"> FORMTEXT </w:instrText>
            </w:r>
            <w:r w:rsidRPr="00BF7F33">
              <w:rPr>
                <w:b/>
                <w:sz w:val="18"/>
                <w:szCs w:val="24"/>
              </w:rPr>
            </w:r>
            <w:r w:rsidRPr="00BF7F33">
              <w:rPr>
                <w:b/>
                <w:sz w:val="18"/>
                <w:szCs w:val="24"/>
              </w:rPr>
              <w:fldChar w:fldCharType="separate"/>
            </w:r>
            <w:r w:rsidR="00FB48A8">
              <w:rPr>
                <w:b/>
                <w:sz w:val="18"/>
                <w:szCs w:val="24"/>
              </w:rPr>
              <w:t> </w:t>
            </w:r>
            <w:r w:rsidR="00FB48A8">
              <w:rPr>
                <w:b/>
                <w:sz w:val="18"/>
                <w:szCs w:val="24"/>
              </w:rPr>
              <w:t> </w:t>
            </w:r>
            <w:r w:rsidR="00FB48A8">
              <w:rPr>
                <w:b/>
                <w:sz w:val="18"/>
                <w:szCs w:val="24"/>
              </w:rPr>
              <w:t> </w:t>
            </w:r>
            <w:r w:rsidR="00FB48A8">
              <w:rPr>
                <w:b/>
                <w:sz w:val="18"/>
                <w:szCs w:val="24"/>
              </w:rPr>
              <w:t> </w:t>
            </w:r>
            <w:r w:rsidR="00FB48A8">
              <w:rPr>
                <w:b/>
                <w:sz w:val="18"/>
                <w:szCs w:val="24"/>
              </w:rPr>
              <w:t> </w:t>
            </w:r>
            <w:r w:rsidRPr="00BF7F33">
              <w:rPr>
                <w:b/>
                <w:sz w:val="18"/>
                <w:szCs w:val="24"/>
              </w:rPr>
              <w:fldChar w:fldCharType="end"/>
            </w:r>
            <w:bookmarkEnd w:id="4"/>
          </w:p>
        </w:tc>
      </w:tr>
      <w:tr w:rsidR="00BF7F33" w:rsidRPr="00BF7F33" w14:paraId="79BAD12E" w14:textId="77777777" w:rsidTr="00EE3E54">
        <w:trPr>
          <w:trHeight w:hRule="exact" w:val="227"/>
        </w:trPr>
        <w:tc>
          <w:tcPr>
            <w:tcW w:w="9643" w:type="dxa"/>
            <w:gridSpan w:val="5"/>
            <w:vAlign w:val="bottom"/>
          </w:tcPr>
          <w:p w14:paraId="7942260E" w14:textId="77777777" w:rsidR="00830422" w:rsidRPr="00BF7F33" w:rsidRDefault="00830422" w:rsidP="008C6AB5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Leistung</w:t>
            </w:r>
          </w:p>
        </w:tc>
      </w:tr>
      <w:tr w:rsidR="00BF7F33" w:rsidRPr="00BF7F33" w14:paraId="5567C24E" w14:textId="77777777" w:rsidTr="008E768E">
        <w:trPr>
          <w:trHeight w:hRule="exact" w:val="283"/>
        </w:trPr>
        <w:tc>
          <w:tcPr>
            <w:tcW w:w="9643" w:type="dxa"/>
            <w:gridSpan w:val="5"/>
            <w:vAlign w:val="bottom"/>
          </w:tcPr>
          <w:p w14:paraId="0EF7D9B6" w14:textId="5A3B5514" w:rsidR="00830422" w:rsidRPr="00BF7F33" w:rsidRDefault="00E83457" w:rsidP="00A86AF6">
            <w:pPr>
              <w:spacing w:after="40" w:line="240" w:lineRule="auto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BF7F33">
              <w:rPr>
                <w:b/>
                <w:sz w:val="18"/>
                <w:szCs w:val="24"/>
              </w:rPr>
              <w:instrText xml:space="preserve"> FORMTEXT </w:instrText>
            </w:r>
            <w:r w:rsidRPr="00BF7F33">
              <w:rPr>
                <w:b/>
                <w:sz w:val="18"/>
                <w:szCs w:val="24"/>
              </w:rPr>
            </w:r>
            <w:r w:rsidRPr="00BF7F33">
              <w:rPr>
                <w:b/>
                <w:sz w:val="18"/>
                <w:szCs w:val="24"/>
              </w:rPr>
              <w:fldChar w:fldCharType="separate"/>
            </w:r>
            <w:r w:rsidR="0049399A">
              <w:rPr>
                <w:b/>
                <w:sz w:val="18"/>
                <w:szCs w:val="24"/>
              </w:rPr>
              <w:t>Lieferung und Montage von Ersatzteilen für ein vorhandenes Sonnen- und Sichtschutzsystem</w:t>
            </w:r>
            <w:r w:rsidRPr="00BF7F33">
              <w:rPr>
                <w:b/>
                <w:sz w:val="18"/>
                <w:szCs w:val="24"/>
              </w:rPr>
              <w:fldChar w:fldCharType="end"/>
            </w:r>
            <w:bookmarkEnd w:id="5"/>
          </w:p>
        </w:tc>
      </w:tr>
      <w:tr w:rsidR="00BF7F33" w:rsidRPr="00BF7F33" w14:paraId="7E282425" w14:textId="77777777" w:rsidTr="008E768E">
        <w:trPr>
          <w:trHeight w:hRule="exact" w:val="227"/>
        </w:trPr>
        <w:tc>
          <w:tcPr>
            <w:tcW w:w="9643" w:type="dxa"/>
            <w:gridSpan w:val="5"/>
            <w:tcBorders>
              <w:bottom w:val="single" w:sz="4" w:space="0" w:color="auto"/>
            </w:tcBorders>
          </w:tcPr>
          <w:p w14:paraId="0896041B" w14:textId="77777777" w:rsidR="00830422" w:rsidRPr="00BF7F33" w:rsidRDefault="00830422" w:rsidP="00830422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BF7F33" w:rsidRPr="00BF7F33" w14:paraId="4BFAFB11" w14:textId="77777777" w:rsidTr="008E768E">
        <w:trPr>
          <w:trHeight w:hRule="exact" w:val="340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FFA350" w14:textId="77777777" w:rsidR="00EE3E54" w:rsidRPr="00BF7F33" w:rsidRDefault="006C2EF2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3E54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292847" w14:textId="77777777" w:rsidR="00EE3E54" w:rsidRPr="00BF7F33" w:rsidRDefault="00E95574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Bewerber</w:t>
            </w:r>
            <w:r w:rsidR="00165EF8" w:rsidRPr="00BF7F33">
              <w:rPr>
                <w:position w:val="4"/>
                <w:sz w:val="12"/>
              </w:rPr>
              <w:footnoteReference w:id="1"/>
            </w:r>
          </w:p>
        </w:tc>
      </w:tr>
      <w:tr w:rsidR="00BF7F33" w:rsidRPr="00BF7F33" w14:paraId="59F8BB2C" w14:textId="77777777" w:rsidTr="008E768E">
        <w:trPr>
          <w:trHeight w:hRule="exact" w:val="340"/>
        </w:trPr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67E9BC1" w14:textId="77777777" w:rsidR="00EE3E54" w:rsidRPr="00BF7F33" w:rsidRDefault="006C2EF2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3E54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right w:val="single" w:sz="4" w:space="0" w:color="auto"/>
            </w:tcBorders>
            <w:vAlign w:val="center"/>
          </w:tcPr>
          <w:p w14:paraId="722A407C" w14:textId="77777777" w:rsidR="00EE3E54" w:rsidRPr="00BF7F33" w:rsidRDefault="00E95574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Bieter</w:t>
            </w:r>
            <w:r w:rsidR="00165EF8" w:rsidRPr="00BF7F33">
              <w:rPr>
                <w:position w:val="4"/>
                <w:sz w:val="12"/>
                <w:szCs w:val="12"/>
              </w:rPr>
              <w:t>1</w:t>
            </w:r>
            <w:r w:rsidRPr="00BF7F33">
              <w:rPr>
                <w:sz w:val="18"/>
                <w:szCs w:val="24"/>
              </w:rPr>
              <w:t>:</w:t>
            </w:r>
            <w:r w:rsidRPr="00BF7F33">
              <w:rPr>
                <w:szCs w:val="24"/>
              </w:rPr>
              <w:t xml:space="preserve"> </w:t>
            </w:r>
            <w:r w:rsidR="006C2EF2" w:rsidRPr="00BF7F33">
              <w:rPr>
                <w:sz w:val="18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F7F33">
              <w:rPr>
                <w:sz w:val="18"/>
                <w:szCs w:val="24"/>
              </w:rPr>
              <w:instrText xml:space="preserve"> FORMTEXT </w:instrText>
            </w:r>
            <w:r w:rsidR="006C2EF2" w:rsidRPr="00BF7F33">
              <w:rPr>
                <w:sz w:val="18"/>
                <w:szCs w:val="24"/>
              </w:rPr>
            </w:r>
            <w:r w:rsidR="006C2EF2" w:rsidRPr="00BF7F33">
              <w:rPr>
                <w:sz w:val="18"/>
                <w:szCs w:val="24"/>
              </w:rPr>
              <w:fldChar w:fldCharType="separate"/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6C2EF2" w:rsidRPr="00BF7F33">
              <w:rPr>
                <w:sz w:val="18"/>
                <w:szCs w:val="24"/>
              </w:rPr>
              <w:fldChar w:fldCharType="end"/>
            </w:r>
          </w:p>
        </w:tc>
      </w:tr>
      <w:tr w:rsidR="00BF7F33" w:rsidRPr="00BF7F33" w14:paraId="34ECC92E" w14:textId="77777777" w:rsidTr="008E768E">
        <w:trPr>
          <w:trHeight w:hRule="exact" w:val="340"/>
        </w:trPr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36317701" w14:textId="77777777" w:rsidR="00EE3E54" w:rsidRPr="00BF7F33" w:rsidRDefault="006C2EF2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3E54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right w:val="single" w:sz="4" w:space="0" w:color="auto"/>
            </w:tcBorders>
            <w:vAlign w:val="center"/>
          </w:tcPr>
          <w:p w14:paraId="22AF2A0C" w14:textId="77777777" w:rsidR="00EE3E54" w:rsidRPr="00BF7F33" w:rsidRDefault="00E95574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Mitglied der Bewerber- bzw. Bietergemeinschaft</w:t>
            </w:r>
            <w:r w:rsidR="00165EF8" w:rsidRPr="00BF7F33">
              <w:rPr>
                <w:position w:val="4"/>
                <w:sz w:val="12"/>
                <w:szCs w:val="12"/>
              </w:rPr>
              <w:t>1</w:t>
            </w:r>
            <w:r w:rsidRPr="00BF7F33">
              <w:rPr>
                <w:sz w:val="18"/>
                <w:szCs w:val="24"/>
              </w:rPr>
              <w:t xml:space="preserve">: </w:t>
            </w:r>
            <w:r w:rsidR="006C2EF2" w:rsidRPr="00BF7F33">
              <w:rPr>
                <w:sz w:val="18"/>
                <w:szCs w:val="24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BF7F33">
              <w:rPr>
                <w:sz w:val="18"/>
                <w:szCs w:val="24"/>
              </w:rPr>
              <w:instrText xml:space="preserve"> FORMTEXT </w:instrText>
            </w:r>
            <w:r w:rsidR="006C2EF2" w:rsidRPr="00BF7F33">
              <w:rPr>
                <w:sz w:val="18"/>
                <w:szCs w:val="24"/>
              </w:rPr>
            </w:r>
            <w:r w:rsidR="006C2EF2" w:rsidRPr="00BF7F33">
              <w:rPr>
                <w:sz w:val="18"/>
                <w:szCs w:val="24"/>
              </w:rPr>
              <w:fldChar w:fldCharType="separate"/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6C2EF2" w:rsidRPr="00BF7F33">
              <w:rPr>
                <w:sz w:val="18"/>
                <w:szCs w:val="24"/>
              </w:rPr>
              <w:fldChar w:fldCharType="end"/>
            </w:r>
          </w:p>
        </w:tc>
      </w:tr>
      <w:tr w:rsidR="00BF7F33" w:rsidRPr="00BF7F33" w14:paraId="64D4E8B9" w14:textId="77777777" w:rsidTr="008E768E">
        <w:trPr>
          <w:trHeight w:hRule="exact" w:val="340"/>
        </w:trPr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7AEEB3BD" w14:textId="77777777" w:rsidR="00EE3E54" w:rsidRPr="00BF7F33" w:rsidRDefault="006C2EF2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3E54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right w:val="single" w:sz="4" w:space="0" w:color="auto"/>
            </w:tcBorders>
            <w:vAlign w:val="center"/>
          </w:tcPr>
          <w:p w14:paraId="3272452F" w14:textId="77777777" w:rsidR="00EE3E54" w:rsidRPr="00BF7F33" w:rsidRDefault="00E95574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Nachunternehmer</w:t>
            </w:r>
            <w:r w:rsidR="00165EF8" w:rsidRPr="00BF7F33">
              <w:rPr>
                <w:position w:val="4"/>
                <w:sz w:val="12"/>
                <w:szCs w:val="12"/>
              </w:rPr>
              <w:t>1</w:t>
            </w:r>
            <w:r w:rsidRPr="00BF7F33">
              <w:rPr>
                <w:sz w:val="18"/>
                <w:szCs w:val="24"/>
              </w:rPr>
              <w:t xml:space="preserve">: </w:t>
            </w:r>
            <w:r w:rsidR="006C2EF2" w:rsidRPr="00BF7F33">
              <w:rPr>
                <w:sz w:val="18"/>
                <w:szCs w:val="24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BF7F33">
              <w:rPr>
                <w:sz w:val="18"/>
                <w:szCs w:val="24"/>
              </w:rPr>
              <w:instrText xml:space="preserve"> FORMTEXT </w:instrText>
            </w:r>
            <w:r w:rsidR="006C2EF2" w:rsidRPr="00BF7F33">
              <w:rPr>
                <w:sz w:val="18"/>
                <w:szCs w:val="24"/>
              </w:rPr>
            </w:r>
            <w:r w:rsidR="006C2EF2" w:rsidRPr="00BF7F33">
              <w:rPr>
                <w:sz w:val="18"/>
                <w:szCs w:val="24"/>
              </w:rPr>
              <w:fldChar w:fldCharType="separate"/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6C2EF2" w:rsidRPr="00BF7F33">
              <w:rPr>
                <w:sz w:val="18"/>
                <w:szCs w:val="24"/>
              </w:rPr>
              <w:fldChar w:fldCharType="end"/>
            </w:r>
          </w:p>
        </w:tc>
      </w:tr>
      <w:tr w:rsidR="00BF7F33" w:rsidRPr="00BF7F33" w14:paraId="11DBB57D" w14:textId="77777777" w:rsidTr="008E768E">
        <w:trPr>
          <w:trHeight w:hRule="exact" w:val="340"/>
        </w:trPr>
        <w:tc>
          <w:tcPr>
            <w:tcW w:w="42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F0FA71" w14:textId="77777777" w:rsidR="00EE3E54" w:rsidRPr="00BF7F33" w:rsidRDefault="006C2EF2" w:rsidP="00E95574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3E54"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5C496D7" w14:textId="77777777" w:rsidR="00EE3E54" w:rsidRPr="00BF7F33" w:rsidRDefault="00E95574" w:rsidP="00165EF8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>anderes Unternehmen</w:t>
            </w:r>
            <w:r w:rsidR="00165EF8" w:rsidRPr="00BF7F33">
              <w:rPr>
                <w:position w:val="4"/>
                <w:sz w:val="12"/>
                <w:szCs w:val="12"/>
              </w:rPr>
              <w:t>1</w:t>
            </w:r>
            <w:r w:rsidRPr="00BF7F33">
              <w:rPr>
                <w:i/>
                <w:sz w:val="18"/>
                <w:szCs w:val="24"/>
              </w:rPr>
              <w:t>:</w:t>
            </w:r>
            <w:r w:rsidRPr="00BF7F33">
              <w:rPr>
                <w:sz w:val="18"/>
                <w:szCs w:val="24"/>
              </w:rPr>
              <w:t xml:space="preserve"> </w:t>
            </w:r>
            <w:r w:rsidR="006C2EF2" w:rsidRPr="00BF7F33">
              <w:rPr>
                <w:sz w:val="18"/>
                <w:szCs w:val="24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BF7F33">
              <w:rPr>
                <w:sz w:val="18"/>
                <w:szCs w:val="24"/>
              </w:rPr>
              <w:instrText xml:space="preserve"> FORMTEXT </w:instrText>
            </w:r>
            <w:r w:rsidR="006C2EF2" w:rsidRPr="00BF7F33">
              <w:rPr>
                <w:sz w:val="18"/>
                <w:szCs w:val="24"/>
              </w:rPr>
            </w:r>
            <w:r w:rsidR="006C2EF2" w:rsidRPr="00BF7F33">
              <w:rPr>
                <w:sz w:val="18"/>
                <w:szCs w:val="24"/>
              </w:rPr>
              <w:fldChar w:fldCharType="separate"/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CB7F84" w:rsidRPr="00BF7F33">
              <w:rPr>
                <w:noProof/>
                <w:sz w:val="18"/>
                <w:szCs w:val="24"/>
              </w:rPr>
              <w:t> </w:t>
            </w:r>
            <w:r w:rsidR="006C2EF2" w:rsidRPr="00BF7F33">
              <w:rPr>
                <w:sz w:val="18"/>
                <w:szCs w:val="24"/>
              </w:rPr>
              <w:fldChar w:fldCharType="end"/>
            </w:r>
          </w:p>
        </w:tc>
      </w:tr>
      <w:tr w:rsidR="00BF7F33" w:rsidRPr="00BF7F33" w14:paraId="63D9771A" w14:textId="77777777" w:rsidTr="00E84F98">
        <w:trPr>
          <w:trHeight w:hRule="exact" w:val="340"/>
        </w:trPr>
        <w:tc>
          <w:tcPr>
            <w:tcW w:w="96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CE27CB" w14:textId="77777777" w:rsidR="00E95574" w:rsidRPr="00BF7F33" w:rsidRDefault="00E95574" w:rsidP="00E95574">
            <w:pPr>
              <w:spacing w:line="240" w:lineRule="auto"/>
              <w:rPr>
                <w:sz w:val="18"/>
                <w:szCs w:val="24"/>
              </w:rPr>
            </w:pPr>
          </w:p>
        </w:tc>
      </w:tr>
      <w:tr w:rsidR="00BF7F33" w:rsidRPr="00BF7F33" w14:paraId="2B84AD23" w14:textId="77777777" w:rsidTr="008E768E"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B10EA" w14:textId="77777777" w:rsidR="00E95574" w:rsidRPr="00BF7F33" w:rsidRDefault="000B5044" w:rsidP="008E768E">
            <w:pPr>
              <w:tabs>
                <w:tab w:val="left" w:pos="284"/>
              </w:tabs>
              <w:spacing w:before="20" w:after="40" w:line="240" w:lineRule="auto"/>
              <w:jc w:val="both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t>1</w:t>
            </w:r>
            <w:r w:rsidR="00CF31F1" w:rsidRPr="00BF7F33">
              <w:rPr>
                <w:b/>
                <w:sz w:val="18"/>
                <w:szCs w:val="24"/>
              </w:rPr>
              <w:tab/>
            </w:r>
            <w:r w:rsidR="00E95574" w:rsidRPr="00BF7F33">
              <w:rPr>
                <w:b/>
                <w:sz w:val="18"/>
                <w:szCs w:val="24"/>
              </w:rPr>
              <w:t>Angaben zum Unternehmen</w:t>
            </w:r>
          </w:p>
        </w:tc>
      </w:tr>
      <w:tr w:rsidR="00BF7F33" w:rsidRPr="00BF7F33" w14:paraId="330C14BC" w14:textId="77777777" w:rsidTr="008E768E">
        <w:trPr>
          <w:trHeight w:hRule="exact" w:val="340"/>
        </w:trPr>
        <w:tc>
          <w:tcPr>
            <w:tcW w:w="7070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1BF2E02C" w14:textId="77777777" w:rsidR="00540CAA" w:rsidRPr="00BF7F33" w:rsidRDefault="00540CAA" w:rsidP="008863CA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 w:val="18"/>
                <w:szCs w:val="24"/>
              </w:rPr>
              <w:t xml:space="preserve">Umsatz des Unternehmens in den letzten </w:t>
            </w:r>
            <w:r w:rsidR="008863CA" w:rsidRPr="00BF7F33">
              <w:rPr>
                <w:sz w:val="18"/>
                <w:szCs w:val="24"/>
              </w:rPr>
              <w:t>drei</w:t>
            </w:r>
            <w:r w:rsidRPr="00BF7F33">
              <w:rPr>
                <w:sz w:val="18"/>
                <w:szCs w:val="24"/>
              </w:rPr>
              <w:t xml:space="preserve"> abgeschlossenen Geschäftsjahren, soweit er </w:t>
            </w:r>
            <w:r w:rsidR="008E768E" w:rsidRPr="00BF7F33">
              <w:rPr>
                <w:sz w:val="18"/>
                <w:szCs w:val="24"/>
              </w:rPr>
              <w:t xml:space="preserve">Bauleistungen und andere </w:t>
            </w:r>
            <w:r w:rsidRPr="00BF7F33">
              <w:rPr>
                <w:sz w:val="18"/>
                <w:szCs w:val="24"/>
              </w:rPr>
              <w:t>Leistungen betrifft, die mit der zu vergebenden Leistung vergleichbar sind unter Einschluss des Anteils bei gemeinsam mit anderen Unternehmen ausgeführten Leistungen</w:t>
            </w:r>
          </w:p>
        </w:tc>
        <w:bookmarkStart w:id="6" w:name="Text36"/>
        <w:tc>
          <w:tcPr>
            <w:tcW w:w="2573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F8EC443" w14:textId="77777777" w:rsidR="00540CAA" w:rsidRPr="00BF7F33" w:rsidRDefault="006C2EF2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fldChar w:fldCharType="begin">
                <w:ffData>
                  <w:name w:val="Text36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BF7F33">
              <w:rPr>
                <w:b/>
                <w:sz w:val="18"/>
                <w:szCs w:val="24"/>
              </w:rPr>
              <w:instrText xml:space="preserve"> FORMTEXT </w:instrText>
            </w:r>
            <w:r w:rsidRPr="00BF7F33">
              <w:rPr>
                <w:b/>
                <w:sz w:val="18"/>
                <w:szCs w:val="24"/>
              </w:rPr>
            </w:r>
            <w:r w:rsidRPr="00BF7F33">
              <w:rPr>
                <w:b/>
                <w:sz w:val="18"/>
                <w:szCs w:val="24"/>
              </w:rPr>
              <w:fldChar w:fldCharType="separate"/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Pr="00BF7F33">
              <w:rPr>
                <w:b/>
                <w:sz w:val="18"/>
                <w:szCs w:val="24"/>
              </w:rPr>
              <w:fldChar w:fldCharType="end"/>
            </w:r>
            <w:bookmarkEnd w:id="6"/>
            <w:r w:rsidR="00540CAA" w:rsidRPr="00BF7F33">
              <w:rPr>
                <w:sz w:val="18"/>
                <w:szCs w:val="24"/>
              </w:rPr>
              <w:t xml:space="preserve"> €</w:t>
            </w:r>
          </w:p>
        </w:tc>
      </w:tr>
      <w:tr w:rsidR="00BF7F33" w:rsidRPr="00BF7F33" w14:paraId="46813B3F" w14:textId="77777777" w:rsidTr="008E768E">
        <w:trPr>
          <w:trHeight w:hRule="exact" w:val="340"/>
        </w:trPr>
        <w:tc>
          <w:tcPr>
            <w:tcW w:w="7070" w:type="dxa"/>
            <w:gridSpan w:val="4"/>
            <w:vMerge/>
            <w:tcBorders>
              <w:left w:val="single" w:sz="4" w:space="0" w:color="auto"/>
            </w:tcBorders>
          </w:tcPr>
          <w:p w14:paraId="71843454" w14:textId="77777777" w:rsidR="00540CAA" w:rsidRPr="00BF7F33" w:rsidRDefault="00540CAA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7" w:name="Text37"/>
        <w:tc>
          <w:tcPr>
            <w:tcW w:w="2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D87804" w14:textId="77777777" w:rsidR="00540CAA" w:rsidRPr="00BF7F33" w:rsidRDefault="006C2EF2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fldChar w:fldCharType="begin">
                <w:ffData>
                  <w:name w:val="Text3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BF7F33">
              <w:rPr>
                <w:b/>
                <w:sz w:val="18"/>
                <w:szCs w:val="24"/>
              </w:rPr>
              <w:instrText xml:space="preserve"> FORMTEXT </w:instrText>
            </w:r>
            <w:r w:rsidRPr="00BF7F33">
              <w:rPr>
                <w:b/>
                <w:sz w:val="18"/>
                <w:szCs w:val="24"/>
              </w:rPr>
            </w:r>
            <w:r w:rsidRPr="00BF7F33">
              <w:rPr>
                <w:b/>
                <w:sz w:val="18"/>
                <w:szCs w:val="24"/>
              </w:rPr>
              <w:fldChar w:fldCharType="separate"/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Pr="00BF7F33">
              <w:rPr>
                <w:b/>
                <w:sz w:val="18"/>
                <w:szCs w:val="24"/>
              </w:rPr>
              <w:fldChar w:fldCharType="end"/>
            </w:r>
            <w:bookmarkEnd w:id="7"/>
            <w:r w:rsidR="00540CAA" w:rsidRPr="00BF7F33">
              <w:rPr>
                <w:sz w:val="18"/>
                <w:szCs w:val="24"/>
              </w:rPr>
              <w:t xml:space="preserve"> €</w:t>
            </w:r>
          </w:p>
        </w:tc>
      </w:tr>
      <w:tr w:rsidR="00BF7F33" w:rsidRPr="00BF7F33" w14:paraId="0764F7BB" w14:textId="77777777" w:rsidTr="00074448">
        <w:trPr>
          <w:trHeight w:hRule="exact" w:val="340"/>
        </w:trPr>
        <w:tc>
          <w:tcPr>
            <w:tcW w:w="7070" w:type="dxa"/>
            <w:gridSpan w:val="4"/>
            <w:vMerge/>
            <w:tcBorders>
              <w:left w:val="single" w:sz="4" w:space="0" w:color="auto"/>
            </w:tcBorders>
          </w:tcPr>
          <w:p w14:paraId="66CABB39" w14:textId="77777777" w:rsidR="00540CAA" w:rsidRPr="00BF7F33" w:rsidRDefault="00540CAA" w:rsidP="00830422">
            <w:pPr>
              <w:spacing w:line="240" w:lineRule="auto"/>
              <w:rPr>
                <w:sz w:val="18"/>
                <w:szCs w:val="24"/>
              </w:rPr>
            </w:pPr>
          </w:p>
        </w:tc>
        <w:bookmarkStart w:id="8" w:name="Text38"/>
        <w:tc>
          <w:tcPr>
            <w:tcW w:w="2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7D63A9" w14:textId="77777777" w:rsidR="00540CAA" w:rsidRPr="00BF7F33" w:rsidRDefault="006C2EF2" w:rsidP="00540CAA">
            <w:pPr>
              <w:spacing w:after="40" w:line="240" w:lineRule="auto"/>
              <w:jc w:val="right"/>
              <w:rPr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fldChar w:fldCharType="begin">
                <w:ffData>
                  <w:name w:val="Text38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540CAA" w:rsidRPr="00BF7F33">
              <w:rPr>
                <w:b/>
                <w:sz w:val="18"/>
                <w:szCs w:val="24"/>
              </w:rPr>
              <w:instrText xml:space="preserve"> FORMTEXT </w:instrText>
            </w:r>
            <w:r w:rsidRPr="00BF7F33">
              <w:rPr>
                <w:b/>
                <w:sz w:val="18"/>
                <w:szCs w:val="24"/>
              </w:rPr>
            </w:r>
            <w:r w:rsidRPr="00BF7F33">
              <w:rPr>
                <w:b/>
                <w:sz w:val="18"/>
                <w:szCs w:val="24"/>
              </w:rPr>
              <w:fldChar w:fldCharType="separate"/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="00CB7F84" w:rsidRPr="00BF7F33">
              <w:rPr>
                <w:b/>
                <w:noProof/>
                <w:sz w:val="18"/>
                <w:szCs w:val="24"/>
              </w:rPr>
              <w:t> </w:t>
            </w:r>
            <w:r w:rsidRPr="00BF7F33">
              <w:rPr>
                <w:b/>
                <w:sz w:val="18"/>
                <w:szCs w:val="24"/>
              </w:rPr>
              <w:fldChar w:fldCharType="end"/>
            </w:r>
            <w:bookmarkEnd w:id="8"/>
            <w:r w:rsidR="00540CAA" w:rsidRPr="00BF7F33">
              <w:rPr>
                <w:sz w:val="18"/>
                <w:szCs w:val="24"/>
              </w:rPr>
              <w:t xml:space="preserve"> €</w:t>
            </w:r>
          </w:p>
        </w:tc>
      </w:tr>
      <w:tr w:rsidR="00BF7F33" w:rsidRPr="00BF7F33" w14:paraId="256098EE" w14:textId="77777777" w:rsidTr="008E768E">
        <w:trPr>
          <w:trHeight w:hRule="exact" w:val="170"/>
        </w:trPr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780704A" w14:textId="77777777" w:rsidR="00A74B52" w:rsidRPr="00BF7F33" w:rsidRDefault="00A74B52" w:rsidP="003F1EC8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BF7F33" w:rsidRPr="00BF7F33" w14:paraId="3FC74E80" w14:textId="77777777" w:rsidTr="008E768E">
        <w:trPr>
          <w:trHeight w:hRule="exact" w:val="340"/>
        </w:trPr>
        <w:tc>
          <w:tcPr>
            <w:tcW w:w="964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D7B855" w14:textId="77777777" w:rsidR="00A74B52" w:rsidRPr="00BF7F33" w:rsidRDefault="00A74B52" w:rsidP="003F1EC8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1F2A765C" w14:textId="77777777" w:rsidTr="00A925E0">
        <w:trPr>
          <w:trHeight w:hRule="exact" w:val="340"/>
        </w:trPr>
        <w:tc>
          <w:tcPr>
            <w:tcW w:w="964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B5220" w14:textId="77777777" w:rsidR="00E95574" w:rsidRPr="00BF7F33" w:rsidRDefault="000B5044" w:rsidP="008E768E">
            <w:pPr>
              <w:tabs>
                <w:tab w:val="left" w:pos="284"/>
              </w:tabs>
              <w:spacing w:before="20" w:after="40" w:line="240" w:lineRule="auto"/>
              <w:jc w:val="both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t>2</w:t>
            </w:r>
            <w:r w:rsidR="00CF31F1" w:rsidRPr="00BF7F33">
              <w:rPr>
                <w:b/>
                <w:sz w:val="18"/>
                <w:szCs w:val="24"/>
              </w:rPr>
              <w:tab/>
            </w:r>
            <w:r w:rsidR="00E95574" w:rsidRPr="00BF7F33">
              <w:rPr>
                <w:b/>
                <w:sz w:val="18"/>
                <w:szCs w:val="24"/>
              </w:rPr>
              <w:t>Angaben zu Leistungen, die mit der zu vergebenden Leistung vergleichbar sind</w:t>
            </w:r>
          </w:p>
        </w:tc>
      </w:tr>
      <w:tr w:rsidR="00BF7F33" w:rsidRPr="00BF7F33" w14:paraId="4087FA40" w14:textId="77777777" w:rsidTr="008E768E">
        <w:trPr>
          <w:trHeight w:val="227"/>
        </w:trPr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B0B6E01" w14:textId="77777777" w:rsidR="003F1EC8" w:rsidRPr="00BF7F33" w:rsidRDefault="003F1EC8" w:rsidP="00D619A9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 xml:space="preserve">Ich/Wir </w:t>
            </w:r>
            <w:r w:rsidR="00D619A9">
              <w:rPr>
                <w:i/>
                <w:sz w:val="18"/>
                <w:szCs w:val="24"/>
              </w:rPr>
              <w:t>erkläre(n), dass ich/wir</w:t>
            </w:r>
            <w:r w:rsidR="007D0EE8">
              <w:rPr>
                <w:i/>
                <w:sz w:val="18"/>
                <w:szCs w:val="24"/>
              </w:rPr>
              <w:t xml:space="preserve"> in</w:t>
            </w:r>
          </w:p>
        </w:tc>
      </w:tr>
      <w:tr w:rsidR="00D619A9" w:rsidRPr="00BF7F33" w14:paraId="60229590" w14:textId="77777777" w:rsidTr="000C1D19">
        <w:trPr>
          <w:trHeight w:hRule="exact" w:val="340"/>
        </w:trPr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3B983394" w14:textId="0CE90345" w:rsidR="00D619A9" w:rsidRPr="00BF7F33" w:rsidRDefault="00D619A9" w:rsidP="000C1D19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right w:val="single" w:sz="4" w:space="0" w:color="auto"/>
            </w:tcBorders>
            <w:vAlign w:val="center"/>
          </w:tcPr>
          <w:p w14:paraId="58FF95CC" w14:textId="77777777" w:rsidR="00D619A9" w:rsidRPr="00BF7F33" w:rsidRDefault="00D34381" w:rsidP="00947810">
            <w:pPr>
              <w:spacing w:line="240" w:lineRule="auto"/>
              <w:rPr>
                <w:i/>
                <w:sz w:val="18"/>
                <w:szCs w:val="24"/>
              </w:rPr>
            </w:pPr>
            <w:r>
              <w:rPr>
                <w:i/>
                <w:sz w:val="18"/>
                <w:szCs w:val="24"/>
              </w:rPr>
              <w:t xml:space="preserve">den letzten bis zu </w:t>
            </w:r>
            <w:r w:rsidR="00D619A9" w:rsidRPr="00BF7F33">
              <w:rPr>
                <w:i/>
                <w:sz w:val="18"/>
                <w:szCs w:val="24"/>
              </w:rPr>
              <w:t>fünf Jahren</w:t>
            </w:r>
          </w:p>
        </w:tc>
      </w:tr>
      <w:tr w:rsidR="00BF7F33" w:rsidRPr="00BF7F33" w14:paraId="4088DBAA" w14:textId="77777777" w:rsidTr="00A54696">
        <w:trPr>
          <w:trHeight w:hRule="exact" w:val="340"/>
        </w:trPr>
        <w:tc>
          <w:tcPr>
            <w:tcW w:w="421" w:type="dxa"/>
            <w:tcBorders>
              <w:left w:val="single" w:sz="4" w:space="0" w:color="auto"/>
            </w:tcBorders>
            <w:vAlign w:val="center"/>
          </w:tcPr>
          <w:p w14:paraId="29D0A914" w14:textId="77777777" w:rsidR="00AF127D" w:rsidRPr="00BF7F33" w:rsidRDefault="00AF127D" w:rsidP="00A54696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szCs w:val="24"/>
              </w:rPr>
              <w:instrText xml:space="preserve"> FORMCHECKBOX </w:instrText>
            </w:r>
            <w:r w:rsidRPr="00BF7F33">
              <w:rPr>
                <w:szCs w:val="24"/>
              </w:rPr>
            </w:r>
            <w:r w:rsidRPr="00BF7F33">
              <w:rPr>
                <w:szCs w:val="24"/>
              </w:rPr>
              <w:fldChar w:fldCharType="separate"/>
            </w:r>
            <w:r w:rsidRPr="00BF7F33">
              <w:rPr>
                <w:szCs w:val="24"/>
              </w:rPr>
              <w:fldChar w:fldCharType="end"/>
            </w:r>
          </w:p>
        </w:tc>
        <w:tc>
          <w:tcPr>
            <w:tcW w:w="9222" w:type="dxa"/>
            <w:gridSpan w:val="4"/>
            <w:tcBorders>
              <w:right w:val="single" w:sz="4" w:space="0" w:color="auto"/>
            </w:tcBorders>
            <w:vAlign w:val="center"/>
          </w:tcPr>
          <w:p w14:paraId="44F33018" w14:textId="77777777" w:rsidR="00AF127D" w:rsidRPr="00BF7F33" w:rsidRDefault="00D619A9" w:rsidP="00AF127D">
            <w:pPr>
              <w:spacing w:line="240" w:lineRule="auto"/>
              <w:rPr>
                <w:i/>
                <w:sz w:val="18"/>
                <w:szCs w:val="24"/>
              </w:rPr>
            </w:pPr>
            <w:r>
              <w:rPr>
                <w:i/>
                <w:sz w:val="18"/>
                <w:szCs w:val="24"/>
              </w:rPr>
              <w:t>dem in der Auftragsbekanntmachung angegebenen Zeitraum</w:t>
            </w:r>
          </w:p>
        </w:tc>
      </w:tr>
      <w:tr w:rsidR="00BF7F33" w:rsidRPr="00BF7F33" w14:paraId="42F4F436" w14:textId="77777777" w:rsidTr="00D619A9">
        <w:trPr>
          <w:trHeight w:hRule="exact" w:val="454"/>
        </w:trPr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FE584" w14:textId="77777777" w:rsidR="00AF127D" w:rsidRPr="00BF7F33" w:rsidRDefault="00AF127D" w:rsidP="00A54696">
            <w:pPr>
              <w:spacing w:line="240" w:lineRule="auto"/>
              <w:rPr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vergleichbare Leistungen ausgeführt habe/haben.</w:t>
            </w:r>
            <w:r w:rsidR="00D619A9">
              <w:rPr>
                <w:i/>
                <w:sz w:val="18"/>
                <w:szCs w:val="24"/>
              </w:rPr>
              <w:br/>
              <w:t>Bei einem Teilnahmewettbewerb füge(n) ich/wir meinem/unserem Teilnahmeantrag eine Referenzliste bei.</w:t>
            </w:r>
          </w:p>
        </w:tc>
      </w:tr>
      <w:tr w:rsidR="00BF7F33" w:rsidRPr="00BF7F33" w14:paraId="02CF6880" w14:textId="77777777" w:rsidTr="008E768E">
        <w:trPr>
          <w:trHeight w:hRule="exact" w:val="113"/>
        </w:trPr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4A498DBD" w14:textId="77777777" w:rsidR="00A74B52" w:rsidRPr="00BF7F33" w:rsidRDefault="00A74B52" w:rsidP="00A74B52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1E1B4A01" w14:textId="77777777" w:rsidTr="008E768E"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9E8ABFF" w14:textId="77777777" w:rsidR="00640BA8" w:rsidRPr="00BF7F33" w:rsidRDefault="008863CA" w:rsidP="00B501E0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 xml:space="preserve">Falls mein/unser </w:t>
            </w:r>
            <w:r w:rsidR="00D619A9">
              <w:rPr>
                <w:i/>
                <w:sz w:val="18"/>
                <w:szCs w:val="24"/>
              </w:rPr>
              <w:t>Teilnahmeantrag/</w:t>
            </w:r>
            <w:r w:rsidRPr="00BF7F33">
              <w:rPr>
                <w:i/>
                <w:sz w:val="18"/>
                <w:szCs w:val="24"/>
              </w:rPr>
              <w:t xml:space="preserve">Angebot in die engere Wahl kommt, werde ich/werden wir </w:t>
            </w:r>
            <w:r w:rsidR="005C18D8" w:rsidRPr="00BF7F33">
              <w:rPr>
                <w:i/>
                <w:sz w:val="18"/>
                <w:szCs w:val="24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9" w:name="Text43"/>
            <w:r w:rsidR="005C18D8" w:rsidRPr="00BF7F33">
              <w:rPr>
                <w:i/>
                <w:sz w:val="18"/>
                <w:szCs w:val="24"/>
              </w:rPr>
              <w:instrText xml:space="preserve"> FORMTEXT </w:instrText>
            </w:r>
            <w:r w:rsidR="005C18D8" w:rsidRPr="00BF7F33">
              <w:rPr>
                <w:i/>
                <w:sz w:val="18"/>
                <w:szCs w:val="24"/>
              </w:rPr>
            </w:r>
            <w:r w:rsidR="005C18D8" w:rsidRPr="00BF7F33">
              <w:rPr>
                <w:i/>
                <w:sz w:val="18"/>
                <w:szCs w:val="24"/>
              </w:rPr>
              <w:fldChar w:fldCharType="separate"/>
            </w:r>
            <w:r w:rsidR="00B501E0">
              <w:rPr>
                <w:i/>
                <w:noProof/>
                <w:sz w:val="18"/>
                <w:szCs w:val="24"/>
              </w:rPr>
              <w:t>3</w:t>
            </w:r>
            <w:r w:rsidR="005C18D8" w:rsidRPr="00BF7F33">
              <w:rPr>
                <w:i/>
                <w:sz w:val="18"/>
                <w:szCs w:val="24"/>
              </w:rPr>
              <w:fldChar w:fldCharType="end"/>
            </w:r>
            <w:bookmarkEnd w:id="9"/>
            <w:r w:rsidRPr="00BF7F33">
              <w:rPr>
                <w:i/>
                <w:sz w:val="18"/>
                <w:szCs w:val="24"/>
              </w:rPr>
              <w:t xml:space="preserve"> Referenznachweise mit mindestens folgenden Angaben vorlegen:</w:t>
            </w:r>
          </w:p>
        </w:tc>
      </w:tr>
      <w:tr w:rsidR="00BF7F33" w:rsidRPr="00BF7F33" w14:paraId="5A10CB41" w14:textId="77777777" w:rsidTr="008E768E">
        <w:trPr>
          <w:trHeight w:hRule="exact" w:val="57"/>
        </w:trPr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17F2D637" w14:textId="77777777" w:rsidR="00A74B52" w:rsidRPr="00BF7F33" w:rsidRDefault="00A74B52" w:rsidP="00A74B52">
            <w:pPr>
              <w:spacing w:after="40" w:line="240" w:lineRule="auto"/>
              <w:jc w:val="both"/>
              <w:rPr>
                <w:i/>
                <w:sz w:val="2"/>
                <w:szCs w:val="2"/>
              </w:rPr>
            </w:pPr>
          </w:p>
        </w:tc>
      </w:tr>
      <w:tr w:rsidR="00BF7F33" w:rsidRPr="00BF7F33" w14:paraId="5FCE262C" w14:textId="77777777" w:rsidTr="008E768E">
        <w:tc>
          <w:tcPr>
            <w:tcW w:w="9643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51525D32" w14:textId="77777777" w:rsidR="00640BA8" w:rsidRPr="00BF7F33" w:rsidRDefault="00D62B36" w:rsidP="00021688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</w:t>
            </w:r>
            <w:r w:rsidR="000B5044" w:rsidRPr="00BF7F33">
              <w:rPr>
                <w:i/>
                <w:sz w:val="18"/>
                <w:szCs w:val="24"/>
              </w:rPr>
              <w:t xml:space="preserve"> bzw. (bei Komplettleistung)</w:t>
            </w:r>
            <w:r w:rsidR="006603B9" w:rsidRPr="00BF7F33">
              <w:rPr>
                <w:i/>
                <w:sz w:val="18"/>
                <w:szCs w:val="24"/>
              </w:rPr>
              <w:t xml:space="preserve"> </w:t>
            </w:r>
            <w:r w:rsidRPr="00BF7F33">
              <w:rPr>
                <w:i/>
                <w:sz w:val="18"/>
                <w:szCs w:val="24"/>
              </w:rPr>
              <w:t>Kurzbeschreibung der Baumaßnahme ei</w:t>
            </w:r>
            <w:r w:rsidR="007E4BA3" w:rsidRPr="00BF7F33">
              <w:rPr>
                <w:i/>
                <w:sz w:val="18"/>
                <w:szCs w:val="24"/>
              </w:rPr>
              <w:t>ns</w:t>
            </w:r>
            <w:r w:rsidRPr="00BF7F33">
              <w:rPr>
                <w:i/>
                <w:sz w:val="18"/>
                <w:szCs w:val="24"/>
              </w:rPr>
              <w:t>chließlich eventueller Besonderheiten der Ausführung; Angabe zur Art der Baumaßnahme (Neubau, Umbau, Denkmal); Angabe zur vertraglichen Bindung (Hauptauftragnehmer, ARGE-Partner, Nachunternehmer); ggf. Angabe der Gewerke, die mit eigenem Leitungspersonal koordiniert w</w:t>
            </w:r>
            <w:r w:rsidR="00021688">
              <w:rPr>
                <w:i/>
                <w:sz w:val="18"/>
                <w:szCs w:val="24"/>
              </w:rPr>
              <w:t>e</w:t>
            </w:r>
            <w:r w:rsidRPr="00BF7F33">
              <w:rPr>
                <w:i/>
                <w:sz w:val="18"/>
                <w:szCs w:val="24"/>
              </w:rPr>
              <w:t>rden</w:t>
            </w:r>
            <w:r w:rsidR="007E4BA3" w:rsidRPr="00BF7F33">
              <w:rPr>
                <w:i/>
                <w:sz w:val="18"/>
                <w:szCs w:val="24"/>
              </w:rPr>
              <w:t>.</w:t>
            </w:r>
          </w:p>
        </w:tc>
      </w:tr>
    </w:tbl>
    <w:p w14:paraId="029B4C1E" w14:textId="77777777" w:rsidR="00CA3275" w:rsidRPr="00BF7F33" w:rsidRDefault="00CA3275" w:rsidP="00D619A9">
      <w:pPr>
        <w:spacing w:line="240" w:lineRule="auto"/>
        <w:jc w:val="both"/>
        <w:rPr>
          <w:i/>
          <w:sz w:val="18"/>
          <w:szCs w:val="24"/>
        </w:rPr>
        <w:sectPr w:rsidR="00CA3275" w:rsidRPr="00BF7F33" w:rsidSect="007E4BA3">
          <w:headerReference w:type="default" r:id="rId8"/>
          <w:footerReference w:type="default" r:id="rId9"/>
          <w:footerReference w:type="first" r:id="rId10"/>
          <w:footnotePr>
            <w:numRestart w:val="eachPage"/>
          </w:footnotePr>
          <w:pgSz w:w="11906" w:h="16838" w:code="9"/>
          <w:pgMar w:top="1816" w:right="907" w:bottom="567" w:left="1418" w:header="720" w:footer="567" w:gutter="0"/>
          <w:cols w:space="720"/>
        </w:sectPr>
      </w:pPr>
    </w:p>
    <w:tbl>
      <w:tblPr>
        <w:tblStyle w:val="Tabellenraster"/>
        <w:tblW w:w="96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3"/>
      </w:tblGrid>
      <w:tr w:rsidR="00BF7F33" w:rsidRPr="00BF7F33" w14:paraId="6261469C" w14:textId="77777777" w:rsidTr="00A925E0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3BE1E" w14:textId="77777777" w:rsidR="00E95574" w:rsidRPr="00BF7F33" w:rsidRDefault="000B5044" w:rsidP="008E768E">
            <w:pPr>
              <w:tabs>
                <w:tab w:val="left" w:pos="284"/>
              </w:tabs>
              <w:spacing w:before="20" w:after="40" w:line="240" w:lineRule="auto"/>
              <w:jc w:val="both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lastRenderedPageBreak/>
              <w:t>3</w:t>
            </w:r>
            <w:r w:rsidR="00CF31F1" w:rsidRPr="00BF7F33">
              <w:rPr>
                <w:b/>
                <w:sz w:val="18"/>
                <w:szCs w:val="24"/>
              </w:rPr>
              <w:tab/>
            </w:r>
            <w:r w:rsidR="00E95574" w:rsidRPr="00BF7F33">
              <w:rPr>
                <w:b/>
                <w:sz w:val="18"/>
                <w:szCs w:val="24"/>
              </w:rPr>
              <w:t>Angaben zu Arbeitskräften</w:t>
            </w:r>
          </w:p>
        </w:tc>
      </w:tr>
      <w:tr w:rsidR="00BF7F33" w:rsidRPr="00BF7F33" w14:paraId="261DBFC6" w14:textId="77777777" w:rsidTr="008E768E"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48DECAFA" w14:textId="77777777" w:rsidR="00640BA8" w:rsidRPr="00BF7F33" w:rsidRDefault="00EA71A0" w:rsidP="000B5044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 xml:space="preserve">Ich/Wir erkläre(n), dass mir/uns die für die Ausführung der Leistungen erforderlichen Arbeitskräfte zur Verfügung </w:t>
            </w:r>
            <w:r w:rsidR="000B5044" w:rsidRPr="00BF7F33">
              <w:rPr>
                <w:i/>
                <w:sz w:val="18"/>
                <w:szCs w:val="24"/>
              </w:rPr>
              <w:br/>
            </w:r>
            <w:r w:rsidRPr="00BF7F33">
              <w:rPr>
                <w:i/>
                <w:sz w:val="18"/>
                <w:szCs w:val="24"/>
              </w:rPr>
              <w:t>stehen</w:t>
            </w:r>
            <w:r w:rsidR="00C115BD" w:rsidRPr="00BF7F33">
              <w:rPr>
                <w:i/>
                <w:sz w:val="18"/>
                <w:szCs w:val="24"/>
              </w:rPr>
              <w:t>.</w:t>
            </w:r>
          </w:p>
        </w:tc>
      </w:tr>
      <w:tr w:rsidR="00BF7F33" w:rsidRPr="00BF7F33" w14:paraId="2B45FB6F" w14:textId="77777777" w:rsidTr="008E768E">
        <w:trPr>
          <w:trHeight w:hRule="exact" w:val="113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5E52D86F" w14:textId="77777777" w:rsidR="00A74B52" w:rsidRPr="00BF7F33" w:rsidRDefault="00A74B52" w:rsidP="000B5044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3B08633F" w14:textId="77777777" w:rsidTr="008E768E"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36CB9463" w14:textId="77777777" w:rsidR="00EA71A0" w:rsidRPr="00BF7F33" w:rsidRDefault="00EA71A0" w:rsidP="00D619A9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 xml:space="preserve">Falls mein/unser </w:t>
            </w:r>
            <w:r w:rsidR="00D619A9">
              <w:rPr>
                <w:i/>
                <w:sz w:val="18"/>
                <w:szCs w:val="24"/>
              </w:rPr>
              <w:t>Teilnahmeantrag/</w:t>
            </w:r>
            <w:r w:rsidRPr="00BF7F33">
              <w:rPr>
                <w:i/>
                <w:sz w:val="18"/>
                <w:szCs w:val="24"/>
              </w:rPr>
              <w:t xml:space="preserve">Angebot in die engere Wahl gelangt, werde ich/werden wir die Zahl der in den letzten 3 abgeschlossenen </w:t>
            </w:r>
            <w:r w:rsidR="00D619A9">
              <w:rPr>
                <w:i/>
                <w:sz w:val="18"/>
                <w:szCs w:val="24"/>
              </w:rPr>
              <w:t>Kalender</w:t>
            </w:r>
            <w:r w:rsidRPr="00BF7F33">
              <w:rPr>
                <w:i/>
                <w:sz w:val="18"/>
                <w:szCs w:val="24"/>
              </w:rPr>
              <w:t>jahren jahresdurchschnittlich beschäftigten Arbeitskräfte gegliedert nach Lohngruppen mit extra ausgewiesenem Leitungspersonal angeben.</w:t>
            </w:r>
          </w:p>
        </w:tc>
      </w:tr>
      <w:tr w:rsidR="00BF7F33" w:rsidRPr="00BF7F33" w14:paraId="26DF25C8" w14:textId="77777777" w:rsidTr="008E768E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14:paraId="4BD43417" w14:textId="77777777" w:rsidR="00A74B52" w:rsidRPr="00BF7F33" w:rsidRDefault="00A74B52" w:rsidP="00A74B52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30B8CF55" w14:textId="77777777" w:rsidTr="00A925E0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B931D0" w14:textId="77777777" w:rsidR="00CF31F1" w:rsidRPr="00BF7F33" w:rsidRDefault="000B5044" w:rsidP="008E768E">
            <w:pPr>
              <w:tabs>
                <w:tab w:val="left" w:pos="284"/>
              </w:tabs>
              <w:spacing w:before="20" w:after="40" w:line="240" w:lineRule="auto"/>
              <w:jc w:val="both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t>4</w:t>
            </w:r>
            <w:r w:rsidR="00CF31F1" w:rsidRPr="00BF7F33">
              <w:rPr>
                <w:b/>
                <w:sz w:val="18"/>
                <w:szCs w:val="24"/>
              </w:rPr>
              <w:tab/>
            </w:r>
            <w:r w:rsidR="00D619A9">
              <w:rPr>
                <w:b/>
                <w:sz w:val="18"/>
                <w:szCs w:val="24"/>
              </w:rPr>
              <w:t>Registereintragungen</w:t>
            </w:r>
          </w:p>
        </w:tc>
      </w:tr>
      <w:tr w:rsidR="00BF7F33" w:rsidRPr="00BF7F33" w14:paraId="5ED9D53A" w14:textId="77777777" w:rsidTr="00D619A9">
        <w:trPr>
          <w:trHeight w:hRule="exact" w:val="510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6B065" w14:textId="77777777" w:rsidR="00A74B52" w:rsidRPr="00BF7F33" w:rsidRDefault="006C2EF2" w:rsidP="007D0EE8">
            <w:pPr>
              <w:spacing w:after="40" w:line="240" w:lineRule="auto"/>
              <w:ind w:left="425" w:hanging="425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A74B52"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="00A74B52" w:rsidRPr="00BF7F33">
              <w:rPr>
                <w:i/>
                <w:szCs w:val="24"/>
              </w:rPr>
              <w:tab/>
            </w:r>
            <w:r w:rsidR="00A74B52" w:rsidRPr="00BF7F33">
              <w:rPr>
                <w:i/>
                <w:sz w:val="18"/>
                <w:szCs w:val="24"/>
              </w:rPr>
              <w:t>Ich bin/Wir sind im Handelsregister eingetragen.</w:t>
            </w:r>
            <w:r w:rsidR="00D619A9">
              <w:rPr>
                <w:i/>
                <w:sz w:val="18"/>
                <w:szCs w:val="24"/>
              </w:rPr>
              <w:t xml:space="preserve"> </w:t>
            </w:r>
            <w:r w:rsidR="00D619A9">
              <w:rPr>
                <w:rFonts w:cs="Arial"/>
                <w:i/>
                <w:sz w:val="18"/>
                <w:szCs w:val="18"/>
              </w:rPr>
              <w:t xml:space="preserve">Das Handelsregister wird beim Amtsgericht </w:t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0" w:name="Text49"/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0"/>
            <w:r w:rsidR="00D619A9">
              <w:rPr>
                <w:rFonts w:cs="Arial"/>
                <w:i/>
                <w:sz w:val="18"/>
                <w:szCs w:val="18"/>
              </w:rPr>
              <w:t xml:space="preserve"> geführt. Die HR-Nr. lautet </w:t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1" w:name="Text50"/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instrText xml:space="preserve"> FORMTEXT </w:instrText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fldChar w:fldCharType="separate"/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noProof/>
                <w:sz w:val="18"/>
                <w:szCs w:val="18"/>
              </w:rPr>
              <w:t> </w:t>
            </w:r>
            <w:r w:rsidR="00D619A9" w:rsidRPr="0020542F">
              <w:rPr>
                <w:rFonts w:cs="Arial"/>
                <w:b/>
                <w:i/>
                <w:sz w:val="18"/>
                <w:szCs w:val="18"/>
              </w:rPr>
              <w:fldChar w:fldCharType="end"/>
            </w:r>
            <w:bookmarkEnd w:id="11"/>
            <w:r w:rsidR="00D619A9">
              <w:rPr>
                <w:rFonts w:cs="Arial"/>
                <w:i/>
                <w:sz w:val="18"/>
                <w:szCs w:val="18"/>
              </w:rPr>
              <w:t>.</w:t>
            </w:r>
          </w:p>
        </w:tc>
      </w:tr>
      <w:tr w:rsidR="00D619A9" w:rsidRPr="00BF7F33" w14:paraId="5C7D07A8" w14:textId="77777777" w:rsidTr="008E768E">
        <w:trPr>
          <w:trHeight w:hRule="exact" w:val="340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5F74C" w14:textId="77777777" w:rsidR="00D619A9" w:rsidRPr="00BF7F33" w:rsidRDefault="00D619A9" w:rsidP="00CA3275">
            <w:pPr>
              <w:spacing w:after="40" w:line="240" w:lineRule="auto"/>
              <w:ind w:left="425" w:hanging="425"/>
              <w:rPr>
                <w:i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Pr="00CF31F1">
              <w:rPr>
                <w:i/>
                <w:sz w:val="18"/>
                <w:szCs w:val="24"/>
              </w:rPr>
              <w:t>Ich bin/Wir sind</w:t>
            </w:r>
            <w:r w:rsidRPr="00D97722">
              <w:rPr>
                <w:i/>
                <w:sz w:val="18"/>
                <w:szCs w:val="24"/>
              </w:rPr>
              <w:t xml:space="preserve"> für die auszuführenden Leistungen i</w:t>
            </w:r>
            <w:r>
              <w:rPr>
                <w:i/>
                <w:sz w:val="18"/>
                <w:szCs w:val="24"/>
              </w:rPr>
              <w:t>n die Handwerksrolle eingetragen.</w:t>
            </w:r>
          </w:p>
        </w:tc>
      </w:tr>
      <w:tr w:rsidR="00BF7F33" w:rsidRPr="00BF7F33" w14:paraId="46037DF9" w14:textId="77777777" w:rsidTr="008E768E">
        <w:trPr>
          <w:trHeight w:hRule="exact" w:val="340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BAB32" w14:textId="77777777" w:rsidR="00A74B52" w:rsidRPr="00BF7F33" w:rsidRDefault="0019633E" w:rsidP="00CA3275">
            <w:pPr>
              <w:spacing w:after="40" w:line="240" w:lineRule="auto"/>
              <w:ind w:left="425" w:hanging="425"/>
              <w:rPr>
                <w:i/>
                <w:sz w:val="18"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="00D619A9" w:rsidRPr="00CF31F1">
              <w:rPr>
                <w:i/>
                <w:sz w:val="18"/>
                <w:szCs w:val="24"/>
              </w:rPr>
              <w:t>Ich bin/Wir sind</w:t>
            </w:r>
            <w:r w:rsidR="00D619A9">
              <w:rPr>
                <w:i/>
                <w:sz w:val="18"/>
                <w:szCs w:val="24"/>
              </w:rPr>
              <w:t xml:space="preserve"> bei der Industrie- und Handelskammer eingetragen.</w:t>
            </w:r>
          </w:p>
        </w:tc>
      </w:tr>
      <w:tr w:rsidR="00D619A9" w:rsidRPr="00BF7F33" w14:paraId="3BBC317E" w14:textId="77777777" w:rsidTr="008E768E">
        <w:trPr>
          <w:trHeight w:hRule="exact" w:val="340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48703" w14:textId="77777777" w:rsidR="00D619A9" w:rsidRPr="00CF31F1" w:rsidRDefault="0019633E" w:rsidP="00CA3275">
            <w:pPr>
              <w:spacing w:after="40" w:line="240" w:lineRule="auto"/>
              <w:ind w:left="425" w:hanging="425"/>
              <w:rPr>
                <w:i/>
                <w:sz w:val="18"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Pr="00CF31F1">
              <w:rPr>
                <w:i/>
                <w:sz w:val="18"/>
                <w:szCs w:val="24"/>
              </w:rPr>
              <w:t xml:space="preserve">Ich bin/Wir sind </w:t>
            </w:r>
            <w:r>
              <w:rPr>
                <w:i/>
                <w:sz w:val="18"/>
                <w:szCs w:val="24"/>
              </w:rPr>
              <w:t xml:space="preserve">zu keiner </w:t>
            </w:r>
            <w:r w:rsidRPr="00CF31F1">
              <w:rPr>
                <w:i/>
                <w:sz w:val="18"/>
                <w:szCs w:val="24"/>
              </w:rPr>
              <w:t xml:space="preserve">Eintragung </w:t>
            </w:r>
            <w:r>
              <w:rPr>
                <w:i/>
                <w:sz w:val="18"/>
                <w:szCs w:val="24"/>
              </w:rPr>
              <w:t>in die genannten R</w:t>
            </w:r>
            <w:r w:rsidRPr="00CF31F1">
              <w:rPr>
                <w:i/>
                <w:sz w:val="18"/>
                <w:szCs w:val="24"/>
              </w:rPr>
              <w:t>egister verpflichtet.</w:t>
            </w:r>
          </w:p>
        </w:tc>
      </w:tr>
      <w:tr w:rsidR="00BF7F33" w:rsidRPr="00BF7F33" w14:paraId="0F181AD6" w14:textId="77777777" w:rsidTr="008E768E">
        <w:trPr>
          <w:trHeight w:hRule="exact" w:val="113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3DC3797A" w14:textId="77777777" w:rsidR="00CA3275" w:rsidRPr="00BF7F33" w:rsidRDefault="00CA3275" w:rsidP="00EE3E54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28E945B6" w14:textId="77777777" w:rsidTr="008E768E">
        <w:tc>
          <w:tcPr>
            <w:tcW w:w="9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2B3B" w14:textId="77777777" w:rsidR="00A74B52" w:rsidRPr="00BF7F33" w:rsidRDefault="00A74B52" w:rsidP="00BC6D32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Falls mein/unser Angebot/Teilnahmeantrag in die engere Wahl kommt, werde ich/werden wir zur Bestätigung meiner/unserer Erklärung vorlegen:</w:t>
            </w:r>
            <w:r w:rsidR="008E768E" w:rsidRPr="00BF7F33">
              <w:rPr>
                <w:i/>
                <w:sz w:val="18"/>
                <w:szCs w:val="24"/>
              </w:rPr>
              <w:t xml:space="preserve"> Gewerbeanmeldung, Handelsregisterauszug</w:t>
            </w:r>
            <w:r w:rsidR="00BC6D32">
              <w:rPr>
                <w:i/>
                <w:sz w:val="18"/>
                <w:szCs w:val="24"/>
              </w:rPr>
              <w:t xml:space="preserve"> und</w:t>
            </w:r>
            <w:r w:rsidR="008E768E" w:rsidRPr="00BF7F33">
              <w:rPr>
                <w:i/>
                <w:sz w:val="18"/>
                <w:szCs w:val="24"/>
              </w:rPr>
              <w:t xml:space="preserve"> Eintragung in der Handwerksrolle </w:t>
            </w:r>
            <w:r w:rsidR="0019633E">
              <w:rPr>
                <w:i/>
                <w:sz w:val="18"/>
                <w:szCs w:val="24"/>
              </w:rPr>
              <w:t xml:space="preserve">(Handwerkskarte) </w:t>
            </w:r>
            <w:r w:rsidR="00BC6D32">
              <w:rPr>
                <w:i/>
                <w:sz w:val="18"/>
                <w:szCs w:val="24"/>
              </w:rPr>
              <w:t>bzw.</w:t>
            </w:r>
            <w:r w:rsidR="008E768E" w:rsidRPr="00BF7F33">
              <w:rPr>
                <w:i/>
                <w:sz w:val="18"/>
                <w:szCs w:val="24"/>
              </w:rPr>
              <w:t xml:space="preserve"> bei der Industrie- und Handelskammer.</w:t>
            </w:r>
          </w:p>
        </w:tc>
      </w:tr>
      <w:tr w:rsidR="00BF7F33" w:rsidRPr="00BF7F33" w14:paraId="3AB9EF40" w14:textId="77777777" w:rsidTr="008E768E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14:paraId="18241157" w14:textId="77777777" w:rsidR="00A74B52" w:rsidRPr="00BF7F33" w:rsidRDefault="00A74B52" w:rsidP="00A74B52">
            <w:pPr>
              <w:spacing w:after="40" w:line="240" w:lineRule="auto"/>
              <w:jc w:val="both"/>
              <w:rPr>
                <w:sz w:val="18"/>
                <w:szCs w:val="24"/>
              </w:rPr>
            </w:pPr>
          </w:p>
        </w:tc>
      </w:tr>
      <w:tr w:rsidR="00BF7F33" w:rsidRPr="00BF7F33" w14:paraId="7B4462D1" w14:textId="77777777" w:rsidTr="00A925E0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C5062" w14:textId="77777777" w:rsidR="00CF31F1" w:rsidRPr="00BF7F33" w:rsidRDefault="00CF31F1" w:rsidP="008E768E">
            <w:pPr>
              <w:tabs>
                <w:tab w:val="left" w:pos="284"/>
              </w:tabs>
              <w:spacing w:before="20" w:after="40" w:line="240" w:lineRule="auto"/>
              <w:jc w:val="both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t>5</w:t>
            </w:r>
            <w:r w:rsidRPr="00BF7F33">
              <w:rPr>
                <w:b/>
                <w:sz w:val="18"/>
                <w:szCs w:val="24"/>
              </w:rPr>
              <w:tab/>
              <w:t>Angabe zu Insolvenzverfahren und Liquidation</w:t>
            </w:r>
          </w:p>
        </w:tc>
      </w:tr>
      <w:tr w:rsidR="00BF7F33" w:rsidRPr="00BF7F33" w14:paraId="6DC4E960" w14:textId="77777777" w:rsidTr="008E768E">
        <w:trPr>
          <w:trHeight w:val="737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098FD401" w14:textId="77777777" w:rsidR="00AD57CD" w:rsidRPr="00BF7F33" w:rsidRDefault="006C2EF2" w:rsidP="00AD57CD">
            <w:pPr>
              <w:spacing w:after="40" w:line="240" w:lineRule="auto"/>
              <w:ind w:left="425" w:hanging="425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AD57CD"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="00AD57CD" w:rsidRPr="00BF7F33">
              <w:rPr>
                <w:i/>
                <w:szCs w:val="24"/>
              </w:rPr>
              <w:tab/>
            </w:r>
            <w:r w:rsidR="00AD57CD" w:rsidRPr="00BF7F33">
              <w:rPr>
                <w:i/>
                <w:sz w:val="18"/>
                <w:szCs w:val="24"/>
              </w:rPr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</w:tc>
      </w:tr>
      <w:tr w:rsidR="00BF7F33" w:rsidRPr="00BF7F33" w14:paraId="69F328D8" w14:textId="77777777" w:rsidTr="008E768E">
        <w:trPr>
          <w:trHeight w:hRule="exact" w:val="340"/>
        </w:trPr>
        <w:tc>
          <w:tcPr>
            <w:tcW w:w="9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EDD" w14:textId="77777777" w:rsidR="00AD57CD" w:rsidRPr="00BF7F33" w:rsidRDefault="006C2EF2" w:rsidP="008E768E">
            <w:pPr>
              <w:spacing w:after="40" w:line="240" w:lineRule="auto"/>
              <w:ind w:left="425" w:hanging="425"/>
              <w:rPr>
                <w:i/>
                <w:sz w:val="18"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AD57CD"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="00AD57CD" w:rsidRPr="00BF7F33">
              <w:rPr>
                <w:i/>
                <w:szCs w:val="24"/>
              </w:rPr>
              <w:tab/>
            </w:r>
            <w:r w:rsidR="00AD57CD" w:rsidRPr="00BF7F33">
              <w:rPr>
                <w:i/>
                <w:sz w:val="18"/>
                <w:szCs w:val="24"/>
              </w:rPr>
              <w:t>Ein Insolvenzplan wurde rechtskräftig bestätigt, auf Verlangen werde ich/werden wir ihn vorlegen.</w:t>
            </w:r>
          </w:p>
        </w:tc>
      </w:tr>
      <w:tr w:rsidR="00BF7F33" w:rsidRPr="00BF7F33" w14:paraId="3E707B0D" w14:textId="77777777" w:rsidTr="008E768E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bottom w:val="single" w:sz="4" w:space="0" w:color="auto"/>
            </w:tcBorders>
          </w:tcPr>
          <w:p w14:paraId="3072C807" w14:textId="77777777" w:rsidR="00A74B52" w:rsidRPr="00BF7F33" w:rsidRDefault="00A74B52" w:rsidP="00AD57CD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7779FA06" w14:textId="77777777" w:rsidTr="008E768E">
        <w:trPr>
          <w:trHeight w:hRule="exact" w:val="567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2D78A3" w14:textId="77777777" w:rsidR="00CF31F1" w:rsidRPr="00BF7F33" w:rsidRDefault="000B5044" w:rsidP="008E768E">
            <w:pPr>
              <w:tabs>
                <w:tab w:val="left" w:pos="284"/>
              </w:tabs>
              <w:spacing w:before="20" w:after="40" w:line="240" w:lineRule="auto"/>
              <w:ind w:left="284" w:hanging="284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t>6</w:t>
            </w:r>
            <w:r w:rsidR="00CF31F1" w:rsidRPr="00BF7F33">
              <w:rPr>
                <w:b/>
                <w:sz w:val="18"/>
                <w:szCs w:val="24"/>
              </w:rPr>
              <w:tab/>
            </w:r>
            <w:r w:rsidR="00CF31F1" w:rsidRPr="00BF7F33">
              <w:rPr>
                <w:b/>
                <w:sz w:val="18"/>
                <w:szCs w:val="24"/>
              </w:rPr>
              <w:tab/>
              <w:t xml:space="preserve">Angabe, dass nachweislich keine schwere Verfehlung begangen wurde, die die Zuverlässigkeit als </w:t>
            </w:r>
            <w:r w:rsidR="00CF31F1" w:rsidRPr="00BF7F33">
              <w:rPr>
                <w:b/>
                <w:sz w:val="18"/>
                <w:szCs w:val="24"/>
              </w:rPr>
              <w:br/>
              <w:t>Bewerber in Frage stellt</w:t>
            </w:r>
          </w:p>
        </w:tc>
      </w:tr>
      <w:tr w:rsidR="00BF7F33" w:rsidRPr="00BF7F33" w14:paraId="62ABCD73" w14:textId="77777777" w:rsidTr="008E768E"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1D79BF47" w14:textId="77777777" w:rsidR="00AD57CD" w:rsidRPr="00BF7F33" w:rsidRDefault="008E768E" w:rsidP="0019633E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 xml:space="preserve">Ich/Wir erkläre(n), </w:t>
            </w:r>
            <w:r w:rsidR="0019633E">
              <w:rPr>
                <w:i/>
                <w:sz w:val="18"/>
                <w:szCs w:val="24"/>
              </w:rPr>
              <w:t>dass</w:t>
            </w:r>
          </w:p>
        </w:tc>
      </w:tr>
      <w:tr w:rsidR="0019633E" w:rsidRPr="00BF7F33" w14:paraId="3013A210" w14:textId="77777777" w:rsidTr="000C1D19">
        <w:trPr>
          <w:trHeight w:hRule="exact" w:val="340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99A1" w14:textId="77777777" w:rsidR="0019633E" w:rsidRPr="00BF7F33" w:rsidRDefault="0019633E" w:rsidP="0019633E">
            <w:pPr>
              <w:spacing w:after="40" w:line="240" w:lineRule="auto"/>
              <w:ind w:left="425" w:hanging="425"/>
              <w:rPr>
                <w:i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Pr="003A77A1">
              <w:rPr>
                <w:i/>
                <w:sz w:val="18"/>
                <w:szCs w:val="24"/>
              </w:rPr>
              <w:t xml:space="preserve">für mein/unser Unternehmen keine Ausschlussgründe gem. </w:t>
            </w:r>
            <w:r>
              <w:rPr>
                <w:i/>
                <w:sz w:val="18"/>
                <w:szCs w:val="24"/>
              </w:rPr>
              <w:t>§ </w:t>
            </w:r>
            <w:r w:rsidRPr="003A77A1">
              <w:rPr>
                <w:i/>
                <w:sz w:val="18"/>
                <w:szCs w:val="24"/>
              </w:rPr>
              <w:t>6</w:t>
            </w:r>
            <w:r>
              <w:rPr>
                <w:i/>
                <w:sz w:val="18"/>
                <w:szCs w:val="24"/>
              </w:rPr>
              <w:t> </w:t>
            </w:r>
            <w:r w:rsidRPr="003A77A1">
              <w:rPr>
                <w:i/>
                <w:sz w:val="18"/>
                <w:szCs w:val="24"/>
              </w:rPr>
              <w:t>e EU VOB/A vorliegen</w:t>
            </w:r>
            <w:r>
              <w:rPr>
                <w:i/>
                <w:sz w:val="18"/>
                <w:szCs w:val="24"/>
              </w:rPr>
              <w:t>.</w:t>
            </w:r>
          </w:p>
        </w:tc>
      </w:tr>
      <w:tr w:rsidR="0019633E" w:rsidRPr="00BF7F33" w14:paraId="4A73625D" w14:textId="77777777" w:rsidTr="0019633E"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CFAED" w14:textId="77777777" w:rsidR="0019633E" w:rsidRPr="0019633E" w:rsidRDefault="0019633E" w:rsidP="0019633E">
            <w:pPr>
              <w:spacing w:after="40" w:line="240" w:lineRule="auto"/>
              <w:ind w:left="425" w:hanging="425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Pr="003A77A1">
              <w:rPr>
                <w:i/>
                <w:sz w:val="18"/>
                <w:szCs w:val="24"/>
              </w:rPr>
              <w:t xml:space="preserve">Ich/wir </w:t>
            </w:r>
            <w:r>
              <w:rPr>
                <w:i/>
                <w:sz w:val="18"/>
                <w:szCs w:val="24"/>
              </w:rPr>
              <w:t>in den letzten 2 </w:t>
            </w:r>
            <w:r w:rsidRPr="008E768E">
              <w:rPr>
                <w:i/>
                <w:sz w:val="18"/>
                <w:szCs w:val="24"/>
              </w:rPr>
              <w:t xml:space="preserve">Jahren nicht aufgrund eines Verstoßes gegen Vorschriften, der zu einem Eintrag im </w:t>
            </w:r>
            <w:r>
              <w:rPr>
                <w:i/>
                <w:sz w:val="18"/>
                <w:szCs w:val="24"/>
              </w:rPr>
              <w:t>Gewerbezentralregister</w:t>
            </w:r>
            <w:r w:rsidRPr="008E768E">
              <w:rPr>
                <w:i/>
                <w:sz w:val="18"/>
                <w:szCs w:val="24"/>
              </w:rPr>
              <w:t xml:space="preserve"> geführt hat, mit einer</w:t>
            </w:r>
            <w:r>
              <w:rPr>
                <w:i/>
                <w:sz w:val="18"/>
                <w:szCs w:val="24"/>
              </w:rPr>
              <w:t xml:space="preserve"> Freiheitsstrafe von mehr als 3 </w:t>
            </w:r>
            <w:r w:rsidRPr="008E768E">
              <w:rPr>
                <w:i/>
                <w:sz w:val="18"/>
                <w:szCs w:val="24"/>
              </w:rPr>
              <w:t>Monaten oder einer Geld</w:t>
            </w:r>
            <w:r>
              <w:rPr>
                <w:i/>
                <w:sz w:val="18"/>
                <w:szCs w:val="24"/>
              </w:rPr>
              <w:t>strafe von mehr als 90 </w:t>
            </w:r>
            <w:r w:rsidRPr="008E768E">
              <w:rPr>
                <w:i/>
                <w:sz w:val="18"/>
                <w:szCs w:val="24"/>
              </w:rPr>
              <w:t>Tagessätzen oder ei</w:t>
            </w:r>
            <w:r>
              <w:rPr>
                <w:i/>
                <w:sz w:val="18"/>
                <w:szCs w:val="24"/>
              </w:rPr>
              <w:t>ner Geldbuße von mehr als 2.500 </w:t>
            </w:r>
            <w:r w:rsidRPr="008E768E">
              <w:rPr>
                <w:i/>
                <w:sz w:val="18"/>
                <w:szCs w:val="24"/>
              </w:rPr>
              <w:t>Euro belegt worden bin/sind</w:t>
            </w:r>
            <w:r>
              <w:rPr>
                <w:i/>
                <w:sz w:val="18"/>
                <w:szCs w:val="24"/>
              </w:rPr>
              <w:t>.</w:t>
            </w:r>
          </w:p>
        </w:tc>
      </w:tr>
      <w:tr w:rsidR="0019633E" w:rsidRPr="00BF7F33" w14:paraId="2FD5C0BB" w14:textId="77777777" w:rsidTr="000C1D19">
        <w:trPr>
          <w:trHeight w:hRule="exact" w:val="340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164D3" w14:textId="77777777" w:rsidR="0019633E" w:rsidRPr="00BF7F33" w:rsidRDefault="0019633E" w:rsidP="00AE7673">
            <w:pPr>
              <w:spacing w:after="40" w:line="240" w:lineRule="auto"/>
              <w:ind w:left="425" w:hanging="425"/>
              <w:rPr>
                <w:i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="00AE7673">
              <w:rPr>
                <w:i/>
                <w:sz w:val="18"/>
                <w:szCs w:val="24"/>
              </w:rPr>
              <w:t>für mein/unser Unternehmen ein Ausschlussgrund</w:t>
            </w:r>
            <w:r w:rsidRPr="003A77A1">
              <w:rPr>
                <w:i/>
                <w:sz w:val="18"/>
                <w:szCs w:val="24"/>
              </w:rPr>
              <w:t xml:space="preserve"> gem. §</w:t>
            </w:r>
            <w:r>
              <w:rPr>
                <w:i/>
                <w:sz w:val="18"/>
                <w:szCs w:val="24"/>
              </w:rPr>
              <w:t> </w:t>
            </w:r>
            <w:r w:rsidRPr="003A77A1">
              <w:rPr>
                <w:i/>
                <w:sz w:val="18"/>
                <w:szCs w:val="24"/>
              </w:rPr>
              <w:t>6</w:t>
            </w:r>
            <w:r>
              <w:rPr>
                <w:i/>
                <w:sz w:val="18"/>
                <w:szCs w:val="24"/>
              </w:rPr>
              <w:t> </w:t>
            </w:r>
            <w:r w:rsidRPr="003A77A1">
              <w:rPr>
                <w:i/>
                <w:sz w:val="18"/>
                <w:szCs w:val="24"/>
              </w:rPr>
              <w:t xml:space="preserve">e </w:t>
            </w:r>
            <w:r>
              <w:rPr>
                <w:i/>
                <w:sz w:val="18"/>
                <w:szCs w:val="24"/>
              </w:rPr>
              <w:t xml:space="preserve">Abs. 6 </w:t>
            </w:r>
            <w:r w:rsidRPr="003A77A1">
              <w:rPr>
                <w:i/>
                <w:sz w:val="18"/>
                <w:szCs w:val="24"/>
              </w:rPr>
              <w:t>EU VOB/A vorlieg</w:t>
            </w:r>
            <w:r w:rsidR="00AE7673">
              <w:rPr>
                <w:i/>
                <w:sz w:val="18"/>
                <w:szCs w:val="24"/>
              </w:rPr>
              <w:t>t</w:t>
            </w:r>
            <w:r>
              <w:rPr>
                <w:i/>
                <w:sz w:val="18"/>
                <w:szCs w:val="24"/>
              </w:rPr>
              <w:t>.</w:t>
            </w:r>
          </w:p>
        </w:tc>
      </w:tr>
      <w:tr w:rsidR="0019633E" w:rsidRPr="00BF7F33" w14:paraId="237E30F9" w14:textId="77777777" w:rsidTr="0019633E"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F83C0" w14:textId="77777777" w:rsidR="0019633E" w:rsidRPr="00BF7F33" w:rsidRDefault="0019633E" w:rsidP="00224921">
            <w:pPr>
              <w:spacing w:after="40" w:line="240" w:lineRule="auto"/>
              <w:ind w:left="425" w:hanging="425"/>
              <w:jc w:val="both"/>
              <w:rPr>
                <w:i/>
                <w:szCs w:val="24"/>
              </w:rPr>
            </w:pPr>
            <w:r w:rsidRPr="00BF7F33">
              <w:rPr>
                <w:i/>
                <w:szCs w:val="24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Pr="00BF7F33">
              <w:rPr>
                <w:i/>
                <w:szCs w:val="24"/>
              </w:rPr>
              <w:instrText xml:space="preserve"> FORMCHECKBOX </w:instrText>
            </w:r>
            <w:r w:rsidRPr="00BF7F33">
              <w:rPr>
                <w:i/>
                <w:szCs w:val="24"/>
              </w:rPr>
            </w:r>
            <w:r w:rsidRPr="00BF7F33">
              <w:rPr>
                <w:i/>
                <w:szCs w:val="24"/>
              </w:rPr>
              <w:fldChar w:fldCharType="separate"/>
            </w:r>
            <w:r w:rsidRPr="00BF7F33">
              <w:rPr>
                <w:i/>
                <w:szCs w:val="24"/>
              </w:rPr>
              <w:fldChar w:fldCharType="end"/>
            </w:r>
            <w:r w:rsidRPr="00BF7F33">
              <w:rPr>
                <w:i/>
                <w:szCs w:val="24"/>
              </w:rPr>
              <w:tab/>
            </w:r>
            <w:r w:rsidRPr="00496A26">
              <w:rPr>
                <w:i/>
                <w:sz w:val="18"/>
                <w:szCs w:val="24"/>
              </w:rPr>
              <w:t xml:space="preserve">zwar </w:t>
            </w:r>
            <w:r w:rsidRPr="003A77A1">
              <w:rPr>
                <w:i/>
                <w:sz w:val="18"/>
                <w:szCs w:val="24"/>
              </w:rPr>
              <w:t>für mein/unser Unternehmen ein Ausschlussgr</w:t>
            </w:r>
            <w:r>
              <w:rPr>
                <w:i/>
                <w:sz w:val="18"/>
                <w:szCs w:val="24"/>
              </w:rPr>
              <w:t>und gem. § </w:t>
            </w:r>
            <w:r w:rsidRPr="003A77A1">
              <w:rPr>
                <w:i/>
                <w:sz w:val="18"/>
                <w:szCs w:val="24"/>
              </w:rPr>
              <w:t>6</w:t>
            </w:r>
            <w:r>
              <w:rPr>
                <w:i/>
                <w:sz w:val="18"/>
                <w:szCs w:val="24"/>
              </w:rPr>
              <w:t> </w:t>
            </w:r>
            <w:r w:rsidRPr="003A77A1">
              <w:rPr>
                <w:i/>
                <w:sz w:val="18"/>
                <w:szCs w:val="24"/>
              </w:rPr>
              <w:t xml:space="preserve">e </w:t>
            </w:r>
            <w:r>
              <w:rPr>
                <w:i/>
                <w:sz w:val="18"/>
                <w:szCs w:val="24"/>
              </w:rPr>
              <w:t xml:space="preserve">Abs. 1 bis 4 </w:t>
            </w:r>
            <w:r w:rsidRPr="003A77A1">
              <w:rPr>
                <w:i/>
                <w:sz w:val="18"/>
                <w:szCs w:val="24"/>
              </w:rPr>
              <w:t>EU VOB/A vorlieg</w:t>
            </w:r>
            <w:r>
              <w:rPr>
                <w:i/>
                <w:sz w:val="18"/>
                <w:szCs w:val="24"/>
              </w:rPr>
              <w:t>t, ich/wir jedoch für mein/unser Unternehmen Maßnahmen zur Selbstreinigung ergriffen habe(n), durch die für mein/unser Unternehmen die Zuverlässigkeit wieder hergestellt wurde.</w:t>
            </w:r>
          </w:p>
        </w:tc>
      </w:tr>
      <w:tr w:rsidR="0019633E" w:rsidRPr="00BF7F33" w14:paraId="4142DEA2" w14:textId="77777777" w:rsidTr="000C1D19">
        <w:trPr>
          <w:trHeight w:hRule="exact" w:val="113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3B297A3A" w14:textId="77777777" w:rsidR="0019633E" w:rsidRPr="00BF7F33" w:rsidRDefault="0019633E" w:rsidP="000C1D19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3796884D" w14:textId="77777777" w:rsidTr="00AF127D">
        <w:tc>
          <w:tcPr>
            <w:tcW w:w="9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C558" w14:textId="77777777" w:rsidR="00AD6348" w:rsidRPr="00BF7F33" w:rsidRDefault="00315AD1" w:rsidP="00315AD1">
            <w:pPr>
              <w:spacing w:after="40" w:line="240" w:lineRule="auto"/>
              <w:jc w:val="both"/>
              <w:rPr>
                <w:b/>
                <w:sz w:val="18"/>
                <w:szCs w:val="24"/>
              </w:rPr>
            </w:pPr>
            <w:r w:rsidRPr="00315AD1">
              <w:rPr>
                <w:b/>
                <w:sz w:val="18"/>
                <w:szCs w:val="24"/>
              </w:rPr>
              <w:t>Ab</w:t>
            </w:r>
            <w:r>
              <w:rPr>
                <w:b/>
                <w:sz w:val="18"/>
                <w:szCs w:val="24"/>
              </w:rPr>
              <w:t xml:space="preserve"> einer Auftragssumme von 30.000 </w:t>
            </w:r>
            <w:r w:rsidRPr="00315AD1">
              <w:rPr>
                <w:b/>
                <w:sz w:val="18"/>
                <w:szCs w:val="24"/>
              </w:rPr>
              <w:t>€ ohne Umsatzsteuer wird der Auftraggeber für den Bieter,</w:t>
            </w:r>
            <w:r>
              <w:rPr>
                <w:b/>
                <w:sz w:val="18"/>
                <w:szCs w:val="24"/>
              </w:rPr>
              <w:t xml:space="preserve"> </w:t>
            </w:r>
            <w:r w:rsidRPr="00315AD1">
              <w:rPr>
                <w:b/>
                <w:sz w:val="18"/>
                <w:szCs w:val="24"/>
              </w:rPr>
              <w:t>auf dessen Angebot der Zuschlag erteilt werden soll, eine Abfrage de</w:t>
            </w:r>
            <w:r>
              <w:rPr>
                <w:b/>
                <w:sz w:val="18"/>
                <w:szCs w:val="24"/>
              </w:rPr>
              <w:t>s Wettbewerbsregisters nach § 6 </w:t>
            </w:r>
            <w:r w:rsidRPr="00315AD1">
              <w:rPr>
                <w:b/>
                <w:sz w:val="18"/>
                <w:szCs w:val="24"/>
              </w:rPr>
              <w:t>WReG durchführen. Die Anforderungsmöglichkeit des Gewerbezentralregisterauszugs behält sich der Auftraggeber vor.</w:t>
            </w:r>
          </w:p>
        </w:tc>
      </w:tr>
      <w:tr w:rsidR="00BF7F33" w:rsidRPr="00BF7F33" w14:paraId="50DFC168" w14:textId="77777777" w:rsidTr="00AF127D">
        <w:tc>
          <w:tcPr>
            <w:tcW w:w="9643" w:type="dxa"/>
            <w:tcBorders>
              <w:top w:val="single" w:sz="4" w:space="0" w:color="auto"/>
            </w:tcBorders>
          </w:tcPr>
          <w:p w14:paraId="24F7C8D1" w14:textId="77777777" w:rsidR="008E768E" w:rsidRPr="00BF7F33" w:rsidRDefault="008E768E" w:rsidP="00AD6348">
            <w:pPr>
              <w:spacing w:after="40" w:line="240" w:lineRule="auto"/>
              <w:jc w:val="both"/>
              <w:rPr>
                <w:b/>
                <w:sz w:val="18"/>
                <w:szCs w:val="24"/>
              </w:rPr>
            </w:pPr>
          </w:p>
        </w:tc>
      </w:tr>
      <w:tr w:rsidR="00BF7F33" w:rsidRPr="00BF7F33" w14:paraId="5EC22E8D" w14:textId="77777777" w:rsidTr="00A925E0">
        <w:trPr>
          <w:trHeight w:hRule="exact" w:val="340"/>
        </w:trPr>
        <w:tc>
          <w:tcPr>
            <w:tcW w:w="9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B9790" w14:textId="77777777" w:rsidR="00CF31F1" w:rsidRPr="00BF7F33" w:rsidRDefault="000B5044" w:rsidP="008E768E">
            <w:pPr>
              <w:tabs>
                <w:tab w:val="left" w:pos="284"/>
              </w:tabs>
              <w:spacing w:before="20" w:after="40" w:line="240" w:lineRule="auto"/>
              <w:ind w:left="284" w:hanging="284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t>7</w:t>
            </w:r>
            <w:r w:rsidR="00CF31F1" w:rsidRPr="00BF7F33">
              <w:rPr>
                <w:b/>
                <w:sz w:val="18"/>
                <w:szCs w:val="24"/>
              </w:rPr>
              <w:tab/>
              <w:t>Angaben zur Zahlung von Steuern, Abgaben und Beiträgen zur gesetzlichen Sozialversicherung</w:t>
            </w:r>
          </w:p>
        </w:tc>
      </w:tr>
      <w:tr w:rsidR="00BF7F33" w:rsidRPr="00BF7F33" w14:paraId="17D5F050" w14:textId="77777777" w:rsidTr="008E768E"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5A80BCC0" w14:textId="77777777" w:rsidR="00735387" w:rsidRPr="00BF7F33" w:rsidRDefault="00735387" w:rsidP="00AD6348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Ich/Wir erkläre(n), dass ich/wir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  <w:tr w:rsidR="00BF7F33" w:rsidRPr="00BF7F33" w14:paraId="57B6108B" w14:textId="77777777" w:rsidTr="008E768E">
        <w:trPr>
          <w:trHeight w:hRule="exact" w:val="57"/>
        </w:trPr>
        <w:tc>
          <w:tcPr>
            <w:tcW w:w="9643" w:type="dxa"/>
            <w:tcBorders>
              <w:left w:val="single" w:sz="4" w:space="0" w:color="auto"/>
              <w:right w:val="single" w:sz="4" w:space="0" w:color="auto"/>
            </w:tcBorders>
          </w:tcPr>
          <w:p w14:paraId="0570E962" w14:textId="77777777" w:rsidR="00CA3275" w:rsidRPr="00BF7F33" w:rsidRDefault="00CA3275" w:rsidP="00EE3E54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2FB86639" w14:textId="77777777" w:rsidTr="00C23169">
        <w:tc>
          <w:tcPr>
            <w:tcW w:w="9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8A52" w14:textId="77777777" w:rsidR="00735387" w:rsidRPr="00BF7F33" w:rsidRDefault="008E768E" w:rsidP="003A17A1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Falls mein/unser Angebot/Teilnahmeantrag in die engere Wahl kommt, werde ich/werden wir eine Unbedenklichkeitsbescheinigung der tariflichen Sozialkasse</w:t>
            </w:r>
            <w:r w:rsidRPr="00BF7F33">
              <w:rPr>
                <w:rStyle w:val="Funotenzeichen"/>
                <w:i/>
                <w:sz w:val="12"/>
                <w:szCs w:val="12"/>
              </w:rPr>
              <w:footnoteReference w:id="2"/>
            </w:r>
            <w:r w:rsidRPr="00BF7F33">
              <w:rPr>
                <w:i/>
                <w:sz w:val="18"/>
                <w:szCs w:val="24"/>
              </w:rPr>
              <w:t>, eine Unbedenklichkeitsbescheinigung des Finanzamtes bzw. Bescheinigung in Steuersachen</w:t>
            </w:r>
            <w:r w:rsidRPr="00BF7F33">
              <w:rPr>
                <w:rStyle w:val="Funotenzeichen"/>
                <w:i/>
                <w:sz w:val="12"/>
                <w:szCs w:val="12"/>
              </w:rPr>
              <w:footnoteReference w:id="3"/>
            </w:r>
            <w:r w:rsidRPr="00BF7F33">
              <w:rPr>
                <w:i/>
                <w:sz w:val="18"/>
                <w:szCs w:val="24"/>
              </w:rPr>
              <w:t xml:space="preserve"> sowie eine Freistellungsbescheinigung nach § 48 b EStG vorlegen.</w:t>
            </w:r>
          </w:p>
        </w:tc>
      </w:tr>
    </w:tbl>
    <w:p w14:paraId="50366B0D" w14:textId="77777777" w:rsidR="0019633E" w:rsidRDefault="0019633E"/>
    <w:p w14:paraId="52B5C377" w14:textId="77777777" w:rsidR="0019633E" w:rsidRDefault="0019633E">
      <w:pPr>
        <w:spacing w:after="200" w:line="312" w:lineRule="auto"/>
      </w:pPr>
      <w:r>
        <w:br w:type="page"/>
      </w:r>
    </w:p>
    <w:tbl>
      <w:tblPr>
        <w:tblStyle w:val="Tabellenraster"/>
        <w:tblW w:w="96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58"/>
        <w:gridCol w:w="1985"/>
      </w:tblGrid>
      <w:tr w:rsidR="00BF7F33" w:rsidRPr="00BF7F33" w14:paraId="204F840F" w14:textId="77777777" w:rsidTr="00C23169">
        <w:trPr>
          <w:trHeight w:hRule="exact" w:val="340"/>
        </w:trPr>
        <w:tc>
          <w:tcPr>
            <w:tcW w:w="96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87BBB" w14:textId="77777777" w:rsidR="00CF31F1" w:rsidRPr="00BF7F33" w:rsidRDefault="000B5044" w:rsidP="00A925E0">
            <w:pPr>
              <w:tabs>
                <w:tab w:val="left" w:pos="284"/>
              </w:tabs>
              <w:spacing w:before="20" w:after="40" w:line="240" w:lineRule="auto"/>
              <w:ind w:left="284" w:hanging="284"/>
              <w:rPr>
                <w:b/>
                <w:sz w:val="18"/>
                <w:szCs w:val="24"/>
              </w:rPr>
            </w:pPr>
            <w:r w:rsidRPr="00BF7F33">
              <w:rPr>
                <w:b/>
                <w:sz w:val="18"/>
                <w:szCs w:val="24"/>
              </w:rPr>
              <w:lastRenderedPageBreak/>
              <w:t>8</w:t>
            </w:r>
            <w:r w:rsidR="00CF31F1" w:rsidRPr="00BF7F33">
              <w:rPr>
                <w:b/>
                <w:sz w:val="18"/>
                <w:szCs w:val="24"/>
              </w:rPr>
              <w:tab/>
              <w:t>Angabe zur Mitgliedschaft bei der Berufsgenossenschaft</w:t>
            </w:r>
          </w:p>
        </w:tc>
      </w:tr>
      <w:tr w:rsidR="00BF7F33" w:rsidRPr="00BF7F33" w14:paraId="3B18ADF8" w14:textId="77777777" w:rsidTr="00A925E0">
        <w:tc>
          <w:tcPr>
            <w:tcW w:w="96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8A0619" w14:textId="77777777" w:rsidR="00735387" w:rsidRPr="00BF7F33" w:rsidRDefault="003A17A1" w:rsidP="00AD6348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Ich bin/Wir sind Mitglied der Berufsgenossenschaft.</w:t>
            </w:r>
          </w:p>
        </w:tc>
      </w:tr>
      <w:tr w:rsidR="00BF7F33" w:rsidRPr="00BF7F33" w14:paraId="1BA13A95" w14:textId="77777777" w:rsidTr="00A925E0">
        <w:trPr>
          <w:trHeight w:hRule="exact" w:val="113"/>
        </w:trPr>
        <w:tc>
          <w:tcPr>
            <w:tcW w:w="964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CD6E879" w14:textId="77777777" w:rsidR="00CA3275" w:rsidRPr="00BF7F33" w:rsidRDefault="00CA3275" w:rsidP="00EE3E54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BF7F33" w:rsidRPr="00BF7F33" w14:paraId="2BDF837F" w14:textId="77777777" w:rsidTr="00A925E0">
        <w:tc>
          <w:tcPr>
            <w:tcW w:w="96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2AB1" w14:textId="77777777" w:rsidR="003A17A1" w:rsidRPr="00BF7F33" w:rsidRDefault="003A17A1" w:rsidP="00307FBF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  <w:r w:rsidRPr="00BF7F33">
              <w:rPr>
                <w:i/>
                <w:sz w:val="18"/>
                <w:szCs w:val="24"/>
              </w:rPr>
              <w:t>Falls mein/unser Angebot/Teilnahmeantrag in die engere Wahl kommt, werde ich/werden wir eine qualifizierte Unbedenklichkeitsbescheinigung der Berufsgenossenschaft des für mich zuständigen Versicherungsträgers mit Angabe der Lohnsummen vorlegen.</w:t>
            </w:r>
          </w:p>
        </w:tc>
      </w:tr>
      <w:tr w:rsidR="00BF7F33" w:rsidRPr="00BF7F33" w14:paraId="617C41DB" w14:textId="77777777" w:rsidTr="00A925E0">
        <w:trPr>
          <w:trHeight w:hRule="exact" w:val="397"/>
        </w:trPr>
        <w:tc>
          <w:tcPr>
            <w:tcW w:w="9643" w:type="dxa"/>
            <w:gridSpan w:val="2"/>
            <w:tcBorders>
              <w:top w:val="single" w:sz="4" w:space="0" w:color="auto"/>
            </w:tcBorders>
          </w:tcPr>
          <w:p w14:paraId="38C465A5" w14:textId="77777777" w:rsidR="00CA3275" w:rsidRPr="00BF7F33" w:rsidRDefault="00CA3275" w:rsidP="00EE3E54">
            <w:pPr>
              <w:spacing w:after="40" w:line="240" w:lineRule="auto"/>
              <w:jc w:val="both"/>
              <w:rPr>
                <w:i/>
                <w:sz w:val="18"/>
                <w:szCs w:val="24"/>
              </w:rPr>
            </w:pPr>
          </w:p>
        </w:tc>
      </w:tr>
      <w:tr w:rsidR="0019633E" w:rsidRPr="00FA096B" w14:paraId="0BAC142C" w14:textId="77777777" w:rsidTr="003F1EC8">
        <w:tc>
          <w:tcPr>
            <w:tcW w:w="9643" w:type="dxa"/>
            <w:gridSpan w:val="2"/>
          </w:tcPr>
          <w:p w14:paraId="76F7635E" w14:textId="77777777" w:rsidR="0019633E" w:rsidRPr="00FA096B" w:rsidRDefault="0019633E" w:rsidP="00E76E28">
            <w:pPr>
              <w:suppressAutoHyphens/>
              <w:spacing w:after="40" w:line="240" w:lineRule="auto"/>
              <w:jc w:val="both"/>
              <w:rPr>
                <w:b/>
                <w:i/>
                <w:sz w:val="20"/>
              </w:rPr>
            </w:pPr>
            <w:r w:rsidRPr="00FA096B">
              <w:rPr>
                <w:b/>
                <w:i/>
                <w:sz w:val="18"/>
                <w:szCs w:val="24"/>
              </w:rPr>
              <w:t>Ich bin mir/Wir sind uns bewusst, dass eine wissentlich falsche Erklärung im Angebot</w:t>
            </w:r>
            <w:r w:rsidR="00E76E28" w:rsidRPr="00E76E28">
              <w:rPr>
                <w:b/>
                <w:i/>
                <w:sz w:val="18"/>
                <w:szCs w:val="24"/>
              </w:rPr>
              <w:t>/Teilnahmeantrag</w:t>
            </w:r>
            <w:r w:rsidRPr="00FA096B">
              <w:rPr>
                <w:b/>
                <w:i/>
                <w:sz w:val="18"/>
                <w:szCs w:val="24"/>
              </w:rPr>
              <w:t xml:space="preserve"> meinen/unseren Ausschluss zur Folge haben kann.</w:t>
            </w:r>
          </w:p>
        </w:tc>
      </w:tr>
      <w:tr w:rsidR="0019633E" w:rsidRPr="0019633E" w14:paraId="70F9DE54" w14:textId="77777777" w:rsidTr="003F1EC8">
        <w:tc>
          <w:tcPr>
            <w:tcW w:w="9643" w:type="dxa"/>
            <w:gridSpan w:val="2"/>
          </w:tcPr>
          <w:p w14:paraId="638E9BBF" w14:textId="77777777" w:rsidR="0019633E" w:rsidRPr="0019633E" w:rsidRDefault="0019633E" w:rsidP="00CF31F1">
            <w:pPr>
              <w:spacing w:after="40" w:line="240" w:lineRule="auto"/>
              <w:jc w:val="both"/>
              <w:rPr>
                <w:i/>
                <w:sz w:val="20"/>
              </w:rPr>
            </w:pPr>
          </w:p>
        </w:tc>
      </w:tr>
      <w:tr w:rsidR="00BF7F33" w:rsidRPr="00BF7F33" w14:paraId="0B2F9A3D" w14:textId="77777777" w:rsidTr="003F1EC8">
        <w:tc>
          <w:tcPr>
            <w:tcW w:w="9643" w:type="dxa"/>
            <w:gridSpan w:val="2"/>
          </w:tcPr>
          <w:p w14:paraId="3CD32497" w14:textId="77777777" w:rsidR="003A17A1" w:rsidRPr="00BF7F33" w:rsidRDefault="008863CA" w:rsidP="00CF31F1">
            <w:pPr>
              <w:spacing w:after="40" w:line="240" w:lineRule="auto"/>
              <w:jc w:val="both"/>
              <w:rPr>
                <w:b/>
                <w:sz w:val="20"/>
              </w:rPr>
            </w:pPr>
            <w:r w:rsidRPr="00BF7F33">
              <w:rPr>
                <w:b/>
                <w:i/>
                <w:sz w:val="20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</w:t>
            </w:r>
            <w:r w:rsidRPr="00BF7F33">
              <w:rPr>
                <w:b/>
                <w:sz w:val="20"/>
              </w:rPr>
              <w:t>.</w:t>
            </w:r>
          </w:p>
        </w:tc>
      </w:tr>
      <w:tr w:rsidR="00BF7F33" w:rsidRPr="00BF7F33" w14:paraId="01AEB3CC" w14:textId="77777777" w:rsidTr="00CA3275">
        <w:trPr>
          <w:trHeight w:hRule="exact" w:val="1134"/>
        </w:trPr>
        <w:tc>
          <w:tcPr>
            <w:tcW w:w="9643" w:type="dxa"/>
            <w:gridSpan w:val="2"/>
          </w:tcPr>
          <w:p w14:paraId="3C3CC06C" w14:textId="77777777" w:rsidR="00CA3275" w:rsidRPr="00BF7F33" w:rsidRDefault="00CA3275" w:rsidP="003A17A1">
            <w:pPr>
              <w:spacing w:after="40" w:line="240" w:lineRule="auto"/>
              <w:jc w:val="both"/>
              <w:rPr>
                <w:sz w:val="16"/>
                <w:szCs w:val="24"/>
              </w:rPr>
            </w:pPr>
          </w:p>
        </w:tc>
      </w:tr>
      <w:tr w:rsidR="00BF7F33" w:rsidRPr="00BF7F33" w14:paraId="4092FAD9" w14:textId="77777777" w:rsidTr="007E088E">
        <w:trPr>
          <w:trHeight w:val="157"/>
        </w:trPr>
        <w:tc>
          <w:tcPr>
            <w:tcW w:w="9643" w:type="dxa"/>
            <w:gridSpan w:val="2"/>
          </w:tcPr>
          <w:p w14:paraId="2634544E" w14:textId="77777777" w:rsidR="00DC03E3" w:rsidRPr="00BF7F33" w:rsidRDefault="00DC03E3" w:rsidP="00BC6D32">
            <w:pPr>
              <w:spacing w:after="40" w:line="240" w:lineRule="auto"/>
              <w:jc w:val="both"/>
              <w:rPr>
                <w:sz w:val="16"/>
                <w:szCs w:val="24"/>
              </w:rPr>
            </w:pPr>
            <w:r w:rsidRPr="00BF7F33">
              <w:rPr>
                <w:sz w:val="16"/>
                <w:szCs w:val="24"/>
              </w:rPr>
              <w:t>Ort, Datum, Firma, ggf. Stempel Auftragnehmer, Unterschrift/Signatur</w:t>
            </w:r>
            <w:r w:rsidR="00BC6D32" w:rsidRPr="00BC6D32">
              <w:rPr>
                <w:rStyle w:val="Funotenzeichen"/>
                <w:sz w:val="10"/>
                <w:szCs w:val="10"/>
              </w:rPr>
              <w:footnoteReference w:id="4"/>
            </w:r>
          </w:p>
        </w:tc>
      </w:tr>
      <w:tr w:rsidR="00BF7F33" w:rsidRPr="00BF7F33" w14:paraId="5DA21D8F" w14:textId="77777777" w:rsidTr="00E84F98">
        <w:trPr>
          <w:trHeight w:hRule="exact" w:val="680"/>
        </w:trPr>
        <w:tc>
          <w:tcPr>
            <w:tcW w:w="7658" w:type="dxa"/>
            <w:tcBorders>
              <w:bottom w:val="single" w:sz="4" w:space="0" w:color="auto"/>
            </w:tcBorders>
            <w:vAlign w:val="bottom"/>
          </w:tcPr>
          <w:p w14:paraId="61AE1E63" w14:textId="77777777" w:rsidR="00DC03E3" w:rsidRPr="00BF7F33" w:rsidRDefault="00C97CDD" w:rsidP="007E088E">
            <w:pPr>
              <w:spacing w:after="40" w:line="240" w:lineRule="auto"/>
              <w:rPr>
                <w:sz w:val="20"/>
              </w:rPr>
            </w:pPr>
            <w:r w:rsidRPr="00BF7F33">
              <w:rPr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2" w:name="Text40"/>
            <w:r w:rsidRPr="00BF7F33">
              <w:rPr>
                <w:sz w:val="20"/>
              </w:rPr>
              <w:instrText xml:space="preserve"> FORMTEXT </w:instrText>
            </w:r>
            <w:r w:rsidRPr="00BF7F33">
              <w:rPr>
                <w:sz w:val="20"/>
              </w:rPr>
            </w:r>
            <w:r w:rsidRPr="00BF7F33">
              <w:rPr>
                <w:sz w:val="20"/>
              </w:rPr>
              <w:fldChar w:fldCharType="separate"/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Pr="00BF7F33">
              <w:rPr>
                <w:sz w:val="20"/>
              </w:rPr>
              <w:fldChar w:fldCharType="end"/>
            </w:r>
            <w:bookmarkEnd w:id="12"/>
            <w:r w:rsidR="00DC03E3" w:rsidRPr="00BF7F33">
              <w:rPr>
                <w:sz w:val="20"/>
              </w:rPr>
              <w:t xml:space="preserve"> </w:t>
            </w:r>
            <w:r w:rsidRPr="00BF7F33">
              <w:rPr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3" w:name="Text41"/>
            <w:r w:rsidRPr="00BF7F33">
              <w:rPr>
                <w:sz w:val="20"/>
              </w:rPr>
              <w:instrText xml:space="preserve"> FORMTEXT </w:instrText>
            </w:r>
            <w:r w:rsidRPr="00BF7F33">
              <w:rPr>
                <w:sz w:val="20"/>
              </w:rPr>
            </w:r>
            <w:r w:rsidRPr="00BF7F33">
              <w:rPr>
                <w:sz w:val="20"/>
              </w:rPr>
              <w:fldChar w:fldCharType="separate"/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Pr="00BF7F33">
              <w:rPr>
                <w:sz w:val="20"/>
              </w:rPr>
              <w:fldChar w:fldCharType="end"/>
            </w:r>
            <w:bookmarkEnd w:id="13"/>
            <w:r w:rsidR="0019633E">
              <w:rPr>
                <w:sz w:val="20"/>
              </w:rPr>
              <w:t>,</w:t>
            </w:r>
          </w:p>
          <w:p w14:paraId="6FD0A7B6" w14:textId="77777777" w:rsidR="00DC03E3" w:rsidRPr="00BF7F33" w:rsidRDefault="00C97CDD" w:rsidP="00C97CDD">
            <w:pPr>
              <w:spacing w:after="40" w:line="240" w:lineRule="auto"/>
              <w:rPr>
                <w:sz w:val="16"/>
                <w:szCs w:val="24"/>
              </w:rPr>
            </w:pPr>
            <w:r w:rsidRPr="00BF7F33">
              <w:rPr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4" w:name="Text42"/>
            <w:r w:rsidRPr="00BF7F33">
              <w:rPr>
                <w:sz w:val="20"/>
              </w:rPr>
              <w:instrText xml:space="preserve"> FORMTEXT </w:instrText>
            </w:r>
            <w:r w:rsidRPr="00BF7F33">
              <w:rPr>
                <w:sz w:val="20"/>
              </w:rPr>
            </w:r>
            <w:r w:rsidRPr="00BF7F33">
              <w:rPr>
                <w:sz w:val="20"/>
              </w:rPr>
              <w:fldChar w:fldCharType="separate"/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Pr="00BF7F33">
              <w:rPr>
                <w:sz w:val="20"/>
              </w:rPr>
              <w:fldChar w:fldCharType="end"/>
            </w:r>
            <w:bookmarkEnd w:id="14"/>
            <w:r w:rsidR="00DC03E3" w:rsidRPr="00BF7F33">
              <w:rPr>
                <w:sz w:val="20"/>
              </w:rPr>
              <w:t xml:space="preserve"> </w:t>
            </w:r>
            <w:r w:rsidRPr="00BF7F33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bookmarkStart w:id="15" w:name="OrtDatumUnterschrift"/>
            <w:r w:rsidRPr="00BF7F33">
              <w:rPr>
                <w:sz w:val="20"/>
              </w:rPr>
              <w:instrText xml:space="preserve"> FORMTEXT </w:instrText>
            </w:r>
            <w:r w:rsidRPr="00BF7F33">
              <w:rPr>
                <w:sz w:val="20"/>
              </w:rPr>
            </w:r>
            <w:r w:rsidRPr="00BF7F33">
              <w:rPr>
                <w:sz w:val="20"/>
              </w:rPr>
              <w:fldChar w:fldCharType="separate"/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Pr="00BF7F33">
              <w:rPr>
                <w:sz w:val="20"/>
              </w:rPr>
              <w:fldChar w:fldCharType="end"/>
            </w:r>
            <w:bookmarkEnd w:id="15"/>
            <w:r w:rsidR="00DC03E3" w:rsidRPr="00BF7F33">
              <w:rPr>
                <w:sz w:val="20"/>
              </w:rPr>
              <w:t xml:space="preserve"> </w:t>
            </w:r>
            <w:r w:rsidRPr="00BF7F33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F7F33">
              <w:rPr>
                <w:sz w:val="20"/>
              </w:rPr>
              <w:instrText xml:space="preserve"> FORMTEXT </w:instrText>
            </w:r>
            <w:r w:rsidRPr="00BF7F33">
              <w:rPr>
                <w:sz w:val="20"/>
              </w:rPr>
            </w:r>
            <w:r w:rsidRPr="00BF7F33">
              <w:rPr>
                <w:sz w:val="20"/>
              </w:rPr>
              <w:fldChar w:fldCharType="separate"/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Pr="00BF7F33">
              <w:rPr>
                <w:sz w:val="20"/>
              </w:rPr>
              <w:fldChar w:fldCharType="end"/>
            </w:r>
            <w:r w:rsidR="00DC03E3" w:rsidRPr="00BF7F33">
              <w:rPr>
                <w:sz w:val="20"/>
              </w:rPr>
              <w:t xml:space="preserve"> </w:t>
            </w:r>
            <w:r w:rsidRPr="00BF7F33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F7F33">
              <w:rPr>
                <w:sz w:val="20"/>
              </w:rPr>
              <w:instrText xml:space="preserve"> FORMTEXT </w:instrText>
            </w:r>
            <w:r w:rsidRPr="00BF7F33">
              <w:rPr>
                <w:sz w:val="20"/>
              </w:rPr>
            </w:r>
            <w:r w:rsidRPr="00BF7F33">
              <w:rPr>
                <w:sz w:val="20"/>
              </w:rPr>
              <w:fldChar w:fldCharType="separate"/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="00CB7F84" w:rsidRPr="00BF7F33">
              <w:rPr>
                <w:noProof/>
                <w:sz w:val="20"/>
              </w:rPr>
              <w:t> </w:t>
            </w:r>
            <w:r w:rsidRPr="00BF7F33">
              <w:rPr>
                <w:sz w:val="20"/>
              </w:rPr>
              <w:fldChar w:fldCharType="end"/>
            </w:r>
          </w:p>
        </w:tc>
        <w:tc>
          <w:tcPr>
            <w:tcW w:w="1985" w:type="dxa"/>
          </w:tcPr>
          <w:p w14:paraId="32BED29A" w14:textId="77777777" w:rsidR="00DC03E3" w:rsidRPr="00BF7F33" w:rsidRDefault="00DC03E3" w:rsidP="007E088E">
            <w:pPr>
              <w:spacing w:after="40" w:line="240" w:lineRule="auto"/>
              <w:jc w:val="both"/>
              <w:rPr>
                <w:sz w:val="16"/>
                <w:szCs w:val="24"/>
              </w:rPr>
            </w:pPr>
          </w:p>
        </w:tc>
      </w:tr>
    </w:tbl>
    <w:p w14:paraId="2F54D8F5" w14:textId="77777777" w:rsidR="00EA25BD" w:rsidRPr="00BF7F33" w:rsidRDefault="00EA25BD" w:rsidP="007D0EE8">
      <w:pPr>
        <w:spacing w:line="240" w:lineRule="auto"/>
        <w:jc w:val="both"/>
      </w:pPr>
    </w:p>
    <w:sectPr w:rsidR="00EA25BD" w:rsidRPr="00BF7F33" w:rsidSect="00E84F98">
      <w:headerReference w:type="default" r:id="rId11"/>
      <w:footnotePr>
        <w:numRestart w:val="eachPage"/>
      </w:footnotePr>
      <w:pgSz w:w="11906" w:h="16838" w:code="9"/>
      <w:pgMar w:top="1134" w:right="907" w:bottom="567" w:left="1418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A1CA" w14:textId="77777777" w:rsidR="000741E5" w:rsidRDefault="000741E5">
      <w:r>
        <w:separator/>
      </w:r>
    </w:p>
  </w:endnote>
  <w:endnote w:type="continuationSeparator" w:id="0">
    <w:p w14:paraId="6A5A3C2A" w14:textId="77777777" w:rsidR="000741E5" w:rsidRDefault="0007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BECDF" w14:textId="77777777" w:rsidR="00E95574" w:rsidRDefault="00E95574" w:rsidP="00830422">
    <w:pPr>
      <w:pStyle w:val="Fuzeile"/>
      <w:tabs>
        <w:tab w:val="clear" w:pos="4536"/>
        <w:tab w:val="clear" w:pos="9072"/>
        <w:tab w:val="center" w:pos="5103"/>
        <w:tab w:val="right" w:pos="9575"/>
      </w:tabs>
    </w:pPr>
    <w:r>
      <w:t xml:space="preserve">Vordr. 11078  (PC)    </w:t>
    </w:r>
    <w:r w:rsidR="00C108D9">
      <w:t>0</w:t>
    </w:r>
    <w:r w:rsidR="00315AD1">
      <w:t>6</w:t>
    </w:r>
    <w:r w:rsidR="00AE7673">
      <w:t>.</w:t>
    </w:r>
    <w:r w:rsidR="00315AD1">
      <w:t>22</w:t>
    </w:r>
    <w:r>
      <w:tab/>
    </w:r>
    <w:r>
      <w:tab/>
      <w:t xml:space="preserve">Seite </w:t>
    </w:r>
    <w:r w:rsidR="00615E30">
      <w:fldChar w:fldCharType="begin"/>
    </w:r>
    <w:r w:rsidR="00615E30">
      <w:instrText xml:space="preserve"> PAGE </w:instrText>
    </w:r>
    <w:r w:rsidR="00615E30">
      <w:fldChar w:fldCharType="separate"/>
    </w:r>
    <w:r w:rsidR="00A86AF6">
      <w:rPr>
        <w:noProof/>
      </w:rPr>
      <w:t>1</w:t>
    </w:r>
    <w:r w:rsidR="00615E30">
      <w:rPr>
        <w:noProof/>
      </w:rPr>
      <w:fldChar w:fldCharType="end"/>
    </w:r>
    <w:r>
      <w:t xml:space="preserve"> von </w:t>
    </w:r>
    <w:r w:rsidR="00C206E6">
      <w:fldChar w:fldCharType="begin"/>
    </w:r>
    <w:r w:rsidR="00C206E6">
      <w:instrText xml:space="preserve"> NUMPAGES </w:instrText>
    </w:r>
    <w:r w:rsidR="00C206E6">
      <w:fldChar w:fldCharType="separate"/>
    </w:r>
    <w:r w:rsidR="00A86AF6">
      <w:rPr>
        <w:noProof/>
      </w:rPr>
      <w:t>3</w:t>
    </w:r>
    <w:r w:rsidR="00C206E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56F3F" w14:textId="77777777" w:rsidR="00E95574" w:rsidRDefault="00E95574" w:rsidP="004D74A6">
    <w:pPr>
      <w:pStyle w:val="Fuzeile"/>
      <w:tabs>
        <w:tab w:val="clear" w:pos="4536"/>
        <w:tab w:val="clear" w:pos="9072"/>
        <w:tab w:val="center" w:pos="5103"/>
        <w:tab w:val="right" w:pos="10206"/>
      </w:tabs>
    </w:pPr>
    <w:r>
      <w:t>Vordr. XXXX  (PC)    00.00</w:t>
    </w:r>
    <w:r>
      <w:tab/>
      <w:t xml:space="preserve">gedruckt am: </w:t>
    </w:r>
    <w:r w:rsidR="00615E30">
      <w:fldChar w:fldCharType="begin"/>
    </w:r>
    <w:r w:rsidR="00615E30">
      <w:instrText xml:space="preserve"> PRINTDATE \@ "dd.MM.yyyy HH:mm:ss" </w:instrText>
    </w:r>
    <w:r w:rsidR="00615E30">
      <w:fldChar w:fldCharType="separate"/>
    </w:r>
    <w:r w:rsidR="003225DA">
      <w:rPr>
        <w:noProof/>
      </w:rPr>
      <w:t>21.06.2018 13:26:00</w:t>
    </w:r>
    <w:r w:rsidR="00615E30">
      <w:rPr>
        <w:noProof/>
      </w:rPr>
      <w:fldChar w:fldCharType="end"/>
    </w:r>
    <w:r>
      <w:tab/>
      <w:t xml:space="preserve">Seite </w:t>
    </w:r>
    <w:r w:rsidR="00615E30">
      <w:fldChar w:fldCharType="begin"/>
    </w:r>
    <w:r w:rsidR="00615E30">
      <w:instrText xml:space="preserve"> PAGE </w:instrText>
    </w:r>
    <w:r w:rsidR="00615E30">
      <w:fldChar w:fldCharType="separate"/>
    </w:r>
    <w:r w:rsidR="00CB7F84">
      <w:rPr>
        <w:noProof/>
      </w:rPr>
      <w:t>3</w:t>
    </w:r>
    <w:r w:rsidR="00615E30">
      <w:rPr>
        <w:noProof/>
      </w:rPr>
      <w:fldChar w:fldCharType="end"/>
    </w:r>
    <w:r>
      <w:t xml:space="preserve"> von </w:t>
    </w:r>
    <w:r w:rsidR="00C206E6">
      <w:fldChar w:fldCharType="begin"/>
    </w:r>
    <w:r w:rsidR="00C206E6">
      <w:instrText xml:space="preserve"> NUMPAGES </w:instrText>
    </w:r>
    <w:r w:rsidR="00C206E6">
      <w:fldChar w:fldCharType="separate"/>
    </w:r>
    <w:r w:rsidR="003225DA">
      <w:rPr>
        <w:noProof/>
      </w:rPr>
      <w:t>3</w:t>
    </w:r>
    <w:r w:rsidR="00C206E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0637A" w14:textId="77777777" w:rsidR="000741E5" w:rsidRDefault="000741E5">
      <w:pPr>
        <w:pStyle w:val="Fuzeile"/>
        <w:spacing w:after="40" w:line="80" w:lineRule="exact"/>
      </w:pPr>
      <w:r>
        <w:t>_______________</w:t>
      </w:r>
    </w:p>
  </w:footnote>
  <w:footnote w:type="continuationSeparator" w:id="0">
    <w:p w14:paraId="2C75B587" w14:textId="77777777" w:rsidR="000741E5" w:rsidRDefault="000741E5">
      <w:r>
        <w:continuationSeparator/>
      </w:r>
    </w:p>
  </w:footnote>
  <w:footnote w:id="1">
    <w:p w14:paraId="4B86DA33" w14:textId="77777777" w:rsidR="00165EF8" w:rsidRDefault="00165EF8" w:rsidP="00165EF8">
      <w:pPr>
        <w:pStyle w:val="Funotentext"/>
        <w:spacing w:after="400"/>
      </w:pPr>
      <w:r w:rsidRPr="00A74B52">
        <w:rPr>
          <w:rStyle w:val="Funotenzeichen"/>
          <w:sz w:val="12"/>
        </w:rPr>
        <w:footnoteRef/>
      </w:r>
      <w:r>
        <w:rPr>
          <w:sz w:val="12"/>
        </w:rPr>
        <w:tab/>
      </w:r>
      <w:r>
        <w:t>Zutreffendes bitte ankreuzen</w:t>
      </w:r>
    </w:p>
  </w:footnote>
  <w:footnote w:id="2">
    <w:p w14:paraId="0F6DB47E" w14:textId="77777777" w:rsidR="008E768E" w:rsidRDefault="008E768E" w:rsidP="008E768E">
      <w:pPr>
        <w:pStyle w:val="Funotentext"/>
      </w:pPr>
      <w:r w:rsidRPr="008E768E">
        <w:rPr>
          <w:rStyle w:val="Funotenzeichen"/>
          <w:sz w:val="12"/>
          <w:szCs w:val="12"/>
        </w:rPr>
        <w:footnoteRef/>
      </w:r>
      <w:r>
        <w:tab/>
      </w:r>
      <w:r w:rsidR="00E84F98">
        <w:t>S</w:t>
      </w:r>
      <w:r>
        <w:t>oweit mein Betrieb beitragspflichtig ist</w:t>
      </w:r>
      <w:r w:rsidR="00E84F98">
        <w:t>.</w:t>
      </w:r>
    </w:p>
  </w:footnote>
  <w:footnote w:id="3">
    <w:p w14:paraId="7EB1F0B4" w14:textId="77777777" w:rsidR="008E768E" w:rsidRDefault="008E768E" w:rsidP="008E768E">
      <w:pPr>
        <w:pStyle w:val="Funotentext"/>
        <w:spacing w:after="360"/>
      </w:pPr>
      <w:r w:rsidRPr="008E768E">
        <w:rPr>
          <w:rStyle w:val="Funotenzeichen"/>
          <w:sz w:val="12"/>
          <w:szCs w:val="12"/>
        </w:rPr>
        <w:footnoteRef/>
      </w:r>
      <w:r>
        <w:tab/>
      </w:r>
      <w:r w:rsidR="00E84F98">
        <w:t>S</w:t>
      </w:r>
      <w:r>
        <w:t>oweit das Finanzamt derartige Bescheinigungen ausstellt</w:t>
      </w:r>
      <w:r w:rsidR="00E84F98">
        <w:t>.</w:t>
      </w:r>
    </w:p>
  </w:footnote>
  <w:footnote w:id="4">
    <w:p w14:paraId="0B6C2CAB" w14:textId="77777777" w:rsidR="00BC6D32" w:rsidRDefault="00BC6D32" w:rsidP="00BC6D32">
      <w:pPr>
        <w:pStyle w:val="Funotentext"/>
        <w:spacing w:after="400"/>
      </w:pPr>
      <w:r w:rsidRPr="008E768E">
        <w:rPr>
          <w:rStyle w:val="Funotenzeichen"/>
          <w:sz w:val="12"/>
          <w:szCs w:val="12"/>
        </w:rPr>
        <w:footnoteRef/>
      </w:r>
      <w:r>
        <w:tab/>
        <w:t>Nur erforderlich, wenn diese Eigenerklärung nicht Bestandteil eines unterschriebenen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11AE9" w14:textId="77777777" w:rsidR="00E95574" w:rsidRDefault="00E95574">
    <w:pPr>
      <w:pStyle w:val="Kopfzeile"/>
    </w:pPr>
    <w:r w:rsidRPr="007E4BA3">
      <w:rPr>
        <w:noProof/>
      </w:rPr>
      <w:drawing>
        <wp:anchor distT="0" distB="0" distL="114300" distR="114300" simplePos="0" relativeHeight="251659264" behindDoc="0" locked="1" layoutInCell="1" allowOverlap="1" wp14:anchorId="61A71B38" wp14:editId="62CC1D24">
          <wp:simplePos x="0" y="0"/>
          <wp:positionH relativeFrom="column">
            <wp:posOffset>1868351</wp:posOffset>
          </wp:positionH>
          <wp:positionV relativeFrom="paragraph">
            <wp:posOffset>-463731</wp:posOffset>
          </wp:positionV>
          <wp:extent cx="2092053" cy="1149531"/>
          <wp:effectExtent l="19050" t="0" r="5080" b="0"/>
          <wp:wrapNone/>
          <wp:docPr id="5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8FEB2" w14:textId="77777777" w:rsidR="00E95574" w:rsidRDefault="00E955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BEAAFA4A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CD3A99"/>
    <w:multiLevelType w:val="hybridMultilevel"/>
    <w:tmpl w:val="B9D49566"/>
    <w:lvl w:ilvl="0" w:tplc="313E771A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1CED6282"/>
    <w:multiLevelType w:val="multilevel"/>
    <w:tmpl w:val="5D8418C4"/>
    <w:lvl w:ilvl="0">
      <w:start w:val="1"/>
      <w:numFmt w:val="decimal"/>
      <w:pStyle w:val="GliederungmitNummerierung"/>
      <w:lvlText w:val="%1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61"/>
        </w:tabs>
        <w:ind w:left="136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98"/>
        </w:tabs>
        <w:ind w:left="209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2"/>
        </w:tabs>
        <w:ind w:left="306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F566377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6" w15:restartNumberingAfterBreak="0">
    <w:nsid w:val="203019C4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7" w15:restartNumberingAfterBreak="0">
    <w:nsid w:val="22610A02"/>
    <w:multiLevelType w:val="hybridMultilevel"/>
    <w:tmpl w:val="479235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050D9"/>
    <w:multiLevelType w:val="hybridMultilevel"/>
    <w:tmpl w:val="F7E0F274"/>
    <w:lvl w:ilvl="0" w:tplc="23CCC556">
      <w:start w:val="1"/>
      <w:numFmt w:val="lowerLetter"/>
      <w:pStyle w:val="Nummerierungsart4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DC0780"/>
    <w:multiLevelType w:val="singleLevel"/>
    <w:tmpl w:val="22BCD498"/>
    <w:lvl w:ilvl="0">
      <w:start w:val="1"/>
      <w:numFmt w:val="none"/>
      <w:lvlText w:val=""/>
      <w:legacy w:legacy="1" w:legacySpace="0" w:legacyIndent="0"/>
      <w:lvlJc w:val="left"/>
    </w:lvl>
  </w:abstractNum>
  <w:abstractNum w:abstractNumId="10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7226525"/>
    <w:multiLevelType w:val="hybridMultilevel"/>
    <w:tmpl w:val="9872E646"/>
    <w:lvl w:ilvl="0" w:tplc="AFB2E206">
      <w:start w:val="1"/>
      <w:numFmt w:val="decimal"/>
      <w:pStyle w:val="Nummerierungsart2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6" w15:restartNumberingAfterBreak="0">
    <w:nsid w:val="49772236"/>
    <w:multiLevelType w:val="hybridMultilevel"/>
    <w:tmpl w:val="E974A63C"/>
    <w:lvl w:ilvl="0" w:tplc="BABE924A">
      <w:start w:val="1"/>
      <w:numFmt w:val="bullet"/>
      <w:pStyle w:val="Aufzhlungszeichen4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8"/>
        <w:szCs w:val="28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30DF1"/>
    <w:multiLevelType w:val="hybridMultilevel"/>
    <w:tmpl w:val="95BE37A4"/>
    <w:lvl w:ilvl="0" w:tplc="7DE4FBEE">
      <w:start w:val="1"/>
      <w:numFmt w:val="upperRoman"/>
      <w:pStyle w:val="Nummerierungsart3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C951B61"/>
    <w:multiLevelType w:val="hybridMultilevel"/>
    <w:tmpl w:val="121C0A42"/>
    <w:lvl w:ilvl="0" w:tplc="C8F8862C">
      <w:start w:val="1"/>
      <w:numFmt w:val="bullet"/>
      <w:pStyle w:val="Aufzhlungszeichen2"/>
      <w:lvlText w:val="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7057A3"/>
    <w:multiLevelType w:val="hybridMultilevel"/>
    <w:tmpl w:val="13420D26"/>
    <w:lvl w:ilvl="0" w:tplc="B0A072BC">
      <w:start w:val="1"/>
      <w:numFmt w:val="decimal"/>
      <w:pStyle w:val="Nummerierungsart1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07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242E3E"/>
    <w:multiLevelType w:val="multilevel"/>
    <w:tmpl w:val="51EEA844"/>
    <w:lvl w:ilvl="0">
      <w:start w:val="1"/>
      <w:numFmt w:val="bullet"/>
      <w:pStyle w:val="GliederungmitAufzhlu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1072"/>
        </w:tabs>
        <w:ind w:left="1072" w:hanging="358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429"/>
        </w:tabs>
        <w:ind w:left="1429" w:hanging="357"/>
      </w:pPr>
      <w:rPr>
        <w:rFonts w:ascii="Symbol" w:hAnsi="Symbol" w:hint="default"/>
        <w:sz w:val="18"/>
      </w:rPr>
    </w:lvl>
    <w:lvl w:ilvl="4">
      <w:start w:val="1"/>
      <w:numFmt w:val="bullet"/>
      <w:lvlText w:val=""/>
      <w:lvlJc w:val="left"/>
      <w:pPr>
        <w:tabs>
          <w:tab w:val="num" w:pos="1786"/>
        </w:tabs>
        <w:ind w:left="1786" w:hanging="357"/>
      </w:pPr>
      <w:rPr>
        <w:rFonts w:ascii="Symbol" w:hAnsi="Symbol" w:hint="default"/>
        <w:sz w:val="16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72377034"/>
    <w:multiLevelType w:val="hybridMultilevel"/>
    <w:tmpl w:val="D348E89A"/>
    <w:lvl w:ilvl="0" w:tplc="F6781640">
      <w:start w:val="1"/>
      <w:numFmt w:val="bullet"/>
      <w:pStyle w:val="Aufzhlungszeichen3"/>
      <w:lvlText w:val="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2930920">
    <w:abstractNumId w:val="19"/>
  </w:num>
  <w:num w:numId="2" w16cid:durableId="788400144">
    <w:abstractNumId w:val="2"/>
  </w:num>
  <w:num w:numId="3" w16cid:durableId="1763838961">
    <w:abstractNumId w:val="3"/>
  </w:num>
  <w:num w:numId="4" w16cid:durableId="1900552209">
    <w:abstractNumId w:val="18"/>
  </w:num>
  <w:num w:numId="5" w16cid:durableId="1263685381">
    <w:abstractNumId w:val="10"/>
  </w:num>
  <w:num w:numId="6" w16cid:durableId="954873163">
    <w:abstractNumId w:val="15"/>
  </w:num>
  <w:num w:numId="7" w16cid:durableId="1028798110">
    <w:abstractNumId w:val="13"/>
  </w:num>
  <w:num w:numId="8" w16cid:durableId="664358859">
    <w:abstractNumId w:val="21"/>
  </w:num>
  <w:num w:numId="9" w16cid:durableId="1212381800">
    <w:abstractNumId w:val="14"/>
  </w:num>
  <w:num w:numId="10" w16cid:durableId="1938323087">
    <w:abstractNumId w:val="12"/>
  </w:num>
  <w:num w:numId="11" w16cid:durableId="602958203">
    <w:abstractNumId w:val="9"/>
  </w:num>
  <w:num w:numId="12" w16cid:durableId="952244583">
    <w:abstractNumId w:val="5"/>
  </w:num>
  <w:num w:numId="13" w16cid:durableId="2121408091">
    <w:abstractNumId w:val="6"/>
  </w:num>
  <w:num w:numId="14" w16cid:durableId="1626230869">
    <w:abstractNumId w:val="0"/>
  </w:num>
  <w:num w:numId="15" w16cid:durableId="1113331012">
    <w:abstractNumId w:val="1"/>
  </w:num>
  <w:num w:numId="16" w16cid:durableId="1696155167">
    <w:abstractNumId w:val="20"/>
  </w:num>
  <w:num w:numId="17" w16cid:durableId="1166944568">
    <w:abstractNumId w:val="24"/>
  </w:num>
  <w:num w:numId="18" w16cid:durableId="1120143748">
    <w:abstractNumId w:val="16"/>
  </w:num>
  <w:num w:numId="19" w16cid:durableId="1517621386">
    <w:abstractNumId w:val="23"/>
  </w:num>
  <w:num w:numId="20" w16cid:durableId="690452802">
    <w:abstractNumId w:val="4"/>
  </w:num>
  <w:num w:numId="21" w16cid:durableId="2007438017">
    <w:abstractNumId w:val="22"/>
  </w:num>
  <w:num w:numId="22" w16cid:durableId="688798438">
    <w:abstractNumId w:val="11"/>
  </w:num>
  <w:num w:numId="23" w16cid:durableId="865483910">
    <w:abstractNumId w:val="17"/>
  </w:num>
  <w:num w:numId="24" w16cid:durableId="1929189695">
    <w:abstractNumId w:val="8"/>
  </w:num>
  <w:num w:numId="25" w16cid:durableId="329795717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spinCount="100000" w:hashValue="XG8WiaeeFXQWSTIZKBg2iEKNG+FOUVD98YSRIFFuv4jB4rTt2DC2wLfy8vzTDbL2/zayWy/fXhkfwvI22NT4Wg==" w:saltValue="ART/3JsmrMNKhcJq330L4g==" w:algorithmName="SHA-512"/>
  <w:defaultTabStop w:val="0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3225DA"/>
    <w:rsid w:val="00000CA9"/>
    <w:rsid w:val="00021688"/>
    <w:rsid w:val="00021DAC"/>
    <w:rsid w:val="00021F66"/>
    <w:rsid w:val="0003473B"/>
    <w:rsid w:val="000741E5"/>
    <w:rsid w:val="00074448"/>
    <w:rsid w:val="0008299E"/>
    <w:rsid w:val="000B1C22"/>
    <w:rsid w:val="000B5044"/>
    <w:rsid w:val="000D62F9"/>
    <w:rsid w:val="000E45CB"/>
    <w:rsid w:val="000F0C31"/>
    <w:rsid w:val="00117D52"/>
    <w:rsid w:val="001222E5"/>
    <w:rsid w:val="00123AC8"/>
    <w:rsid w:val="0014050F"/>
    <w:rsid w:val="001445D7"/>
    <w:rsid w:val="00146103"/>
    <w:rsid w:val="00147D2A"/>
    <w:rsid w:val="00165EF8"/>
    <w:rsid w:val="00170C02"/>
    <w:rsid w:val="0017733C"/>
    <w:rsid w:val="0019633E"/>
    <w:rsid w:val="001A3F7D"/>
    <w:rsid w:val="001B3528"/>
    <w:rsid w:val="001B7F6D"/>
    <w:rsid w:val="001C1582"/>
    <w:rsid w:val="001C1A91"/>
    <w:rsid w:val="001D05F3"/>
    <w:rsid w:val="001D0DC1"/>
    <w:rsid w:val="00224921"/>
    <w:rsid w:val="002319C0"/>
    <w:rsid w:val="00231AA8"/>
    <w:rsid w:val="00262794"/>
    <w:rsid w:val="0026443E"/>
    <w:rsid w:val="00267C1C"/>
    <w:rsid w:val="00276D33"/>
    <w:rsid w:val="00281FD5"/>
    <w:rsid w:val="00294C73"/>
    <w:rsid w:val="002C2635"/>
    <w:rsid w:val="002E2A75"/>
    <w:rsid w:val="002E4191"/>
    <w:rsid w:val="002E555C"/>
    <w:rsid w:val="003004CA"/>
    <w:rsid w:val="003065EF"/>
    <w:rsid w:val="00307FBF"/>
    <w:rsid w:val="00315AD1"/>
    <w:rsid w:val="003225DA"/>
    <w:rsid w:val="00323EA1"/>
    <w:rsid w:val="003569CF"/>
    <w:rsid w:val="0036252B"/>
    <w:rsid w:val="00363A92"/>
    <w:rsid w:val="00395390"/>
    <w:rsid w:val="003966E0"/>
    <w:rsid w:val="003A17A1"/>
    <w:rsid w:val="003B422D"/>
    <w:rsid w:val="003C491D"/>
    <w:rsid w:val="003F1EC8"/>
    <w:rsid w:val="00425300"/>
    <w:rsid w:val="004558AB"/>
    <w:rsid w:val="004756E7"/>
    <w:rsid w:val="00476949"/>
    <w:rsid w:val="0049399A"/>
    <w:rsid w:val="004A4DAA"/>
    <w:rsid w:val="004B4A49"/>
    <w:rsid w:val="004D74A6"/>
    <w:rsid w:val="004E416B"/>
    <w:rsid w:val="004E41DA"/>
    <w:rsid w:val="005238F7"/>
    <w:rsid w:val="005269F6"/>
    <w:rsid w:val="00540CAA"/>
    <w:rsid w:val="00543310"/>
    <w:rsid w:val="00547C0C"/>
    <w:rsid w:val="0055763A"/>
    <w:rsid w:val="00557BCD"/>
    <w:rsid w:val="00560878"/>
    <w:rsid w:val="0059354D"/>
    <w:rsid w:val="005C0360"/>
    <w:rsid w:val="005C18D8"/>
    <w:rsid w:val="005E0C2F"/>
    <w:rsid w:val="005F4BC8"/>
    <w:rsid w:val="005F561D"/>
    <w:rsid w:val="00615E30"/>
    <w:rsid w:val="00640BA8"/>
    <w:rsid w:val="00640DBE"/>
    <w:rsid w:val="00641ABF"/>
    <w:rsid w:val="006428AD"/>
    <w:rsid w:val="0064561D"/>
    <w:rsid w:val="00653C8D"/>
    <w:rsid w:val="00657B64"/>
    <w:rsid w:val="006603B9"/>
    <w:rsid w:val="006618C2"/>
    <w:rsid w:val="00662E8D"/>
    <w:rsid w:val="00673AB7"/>
    <w:rsid w:val="00675323"/>
    <w:rsid w:val="006A4C0E"/>
    <w:rsid w:val="006C1B72"/>
    <w:rsid w:val="006C2EF2"/>
    <w:rsid w:val="006C6DF3"/>
    <w:rsid w:val="006D09BC"/>
    <w:rsid w:val="006D4959"/>
    <w:rsid w:val="006D511C"/>
    <w:rsid w:val="006E1D3F"/>
    <w:rsid w:val="006F1AA5"/>
    <w:rsid w:val="006F56FD"/>
    <w:rsid w:val="006F629F"/>
    <w:rsid w:val="00712A28"/>
    <w:rsid w:val="00735387"/>
    <w:rsid w:val="00740470"/>
    <w:rsid w:val="00751458"/>
    <w:rsid w:val="00754F75"/>
    <w:rsid w:val="00755736"/>
    <w:rsid w:val="00762A09"/>
    <w:rsid w:val="0079773A"/>
    <w:rsid w:val="007A3021"/>
    <w:rsid w:val="007D0EE8"/>
    <w:rsid w:val="007E2E1B"/>
    <w:rsid w:val="007E4BA3"/>
    <w:rsid w:val="007E706B"/>
    <w:rsid w:val="007F408A"/>
    <w:rsid w:val="00800B4E"/>
    <w:rsid w:val="008066D5"/>
    <w:rsid w:val="00825E29"/>
    <w:rsid w:val="00830422"/>
    <w:rsid w:val="0083636A"/>
    <w:rsid w:val="00841E3F"/>
    <w:rsid w:val="00854CE0"/>
    <w:rsid w:val="0085528D"/>
    <w:rsid w:val="0086062C"/>
    <w:rsid w:val="00863C7E"/>
    <w:rsid w:val="008863CA"/>
    <w:rsid w:val="00890054"/>
    <w:rsid w:val="008A3EA3"/>
    <w:rsid w:val="008C3E19"/>
    <w:rsid w:val="008C6AB5"/>
    <w:rsid w:val="008C6AE1"/>
    <w:rsid w:val="008D1F64"/>
    <w:rsid w:val="008E2722"/>
    <w:rsid w:val="008E768E"/>
    <w:rsid w:val="008F0619"/>
    <w:rsid w:val="00911573"/>
    <w:rsid w:val="00915744"/>
    <w:rsid w:val="00931D72"/>
    <w:rsid w:val="00947810"/>
    <w:rsid w:val="00952744"/>
    <w:rsid w:val="00955636"/>
    <w:rsid w:val="009636C5"/>
    <w:rsid w:val="0097454B"/>
    <w:rsid w:val="00995973"/>
    <w:rsid w:val="009C5988"/>
    <w:rsid w:val="009E1D32"/>
    <w:rsid w:val="00A63541"/>
    <w:rsid w:val="00A65D76"/>
    <w:rsid w:val="00A705E2"/>
    <w:rsid w:val="00A74B52"/>
    <w:rsid w:val="00A86AF6"/>
    <w:rsid w:val="00A925E0"/>
    <w:rsid w:val="00AB6000"/>
    <w:rsid w:val="00AD57CD"/>
    <w:rsid w:val="00AD6348"/>
    <w:rsid w:val="00AE7673"/>
    <w:rsid w:val="00AE783E"/>
    <w:rsid w:val="00AF007A"/>
    <w:rsid w:val="00AF127D"/>
    <w:rsid w:val="00AF2635"/>
    <w:rsid w:val="00B1661C"/>
    <w:rsid w:val="00B27DC7"/>
    <w:rsid w:val="00B31AA5"/>
    <w:rsid w:val="00B501E0"/>
    <w:rsid w:val="00B54AA4"/>
    <w:rsid w:val="00B56550"/>
    <w:rsid w:val="00B70097"/>
    <w:rsid w:val="00B91E33"/>
    <w:rsid w:val="00BA4A8B"/>
    <w:rsid w:val="00BA5825"/>
    <w:rsid w:val="00BC5E65"/>
    <w:rsid w:val="00BC6D32"/>
    <w:rsid w:val="00BD3B61"/>
    <w:rsid w:val="00BE25B8"/>
    <w:rsid w:val="00BF49A1"/>
    <w:rsid w:val="00BF7F33"/>
    <w:rsid w:val="00C01111"/>
    <w:rsid w:val="00C10555"/>
    <w:rsid w:val="00C108D9"/>
    <w:rsid w:val="00C10C6D"/>
    <w:rsid w:val="00C115BD"/>
    <w:rsid w:val="00C206E6"/>
    <w:rsid w:val="00C23169"/>
    <w:rsid w:val="00C31F3D"/>
    <w:rsid w:val="00C33017"/>
    <w:rsid w:val="00C62D0E"/>
    <w:rsid w:val="00C77BDA"/>
    <w:rsid w:val="00C9190E"/>
    <w:rsid w:val="00C97CDD"/>
    <w:rsid w:val="00CA3275"/>
    <w:rsid w:val="00CA6365"/>
    <w:rsid w:val="00CB09A1"/>
    <w:rsid w:val="00CB7F84"/>
    <w:rsid w:val="00CC50D2"/>
    <w:rsid w:val="00CD56CC"/>
    <w:rsid w:val="00CF31F1"/>
    <w:rsid w:val="00D05271"/>
    <w:rsid w:val="00D20B29"/>
    <w:rsid w:val="00D234D4"/>
    <w:rsid w:val="00D25F54"/>
    <w:rsid w:val="00D32F2B"/>
    <w:rsid w:val="00D34381"/>
    <w:rsid w:val="00D413E5"/>
    <w:rsid w:val="00D4283A"/>
    <w:rsid w:val="00D619A9"/>
    <w:rsid w:val="00D62B36"/>
    <w:rsid w:val="00D64488"/>
    <w:rsid w:val="00D77E63"/>
    <w:rsid w:val="00DC03E3"/>
    <w:rsid w:val="00E3563B"/>
    <w:rsid w:val="00E378E1"/>
    <w:rsid w:val="00E709D6"/>
    <w:rsid w:val="00E76E28"/>
    <w:rsid w:val="00E83457"/>
    <w:rsid w:val="00E846CF"/>
    <w:rsid w:val="00E84F98"/>
    <w:rsid w:val="00E94CA6"/>
    <w:rsid w:val="00E95574"/>
    <w:rsid w:val="00EA25BD"/>
    <w:rsid w:val="00EA71A0"/>
    <w:rsid w:val="00EB2B73"/>
    <w:rsid w:val="00EC0084"/>
    <w:rsid w:val="00EC0952"/>
    <w:rsid w:val="00EC26BE"/>
    <w:rsid w:val="00ED444C"/>
    <w:rsid w:val="00ED79B6"/>
    <w:rsid w:val="00EE3E54"/>
    <w:rsid w:val="00EF1122"/>
    <w:rsid w:val="00EF174E"/>
    <w:rsid w:val="00EF4DEC"/>
    <w:rsid w:val="00F04B5E"/>
    <w:rsid w:val="00F06490"/>
    <w:rsid w:val="00F23353"/>
    <w:rsid w:val="00F249B7"/>
    <w:rsid w:val="00F52382"/>
    <w:rsid w:val="00F74A92"/>
    <w:rsid w:val="00F910F6"/>
    <w:rsid w:val="00FA096B"/>
    <w:rsid w:val="00FB48A8"/>
    <w:rsid w:val="00FE3CC5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49A3E1"/>
  <w15:docId w15:val="{8B9EE1BD-73C7-4B95-9B3F-85DB5531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inorBidi"/>
        <w:sz w:val="22"/>
        <w:szCs w:val="22"/>
        <w:lang w:val="de-DE" w:eastAsia="en-US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706B"/>
    <w:pPr>
      <w:spacing w:after="0" w:line="311" w:lineRule="auto"/>
    </w:pPr>
    <w:rPr>
      <w:rFonts w:ascii="Arial" w:hAnsi="Arial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1"/>
    <w:qFormat/>
    <w:rsid w:val="007E706B"/>
    <w:pPr>
      <w:keepNext/>
      <w:numPr>
        <w:numId w:val="14"/>
      </w:numPr>
      <w:spacing w:before="360" w:after="180" w:line="240" w:lineRule="auto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link w:val="berschrift2Zchn"/>
    <w:autoRedefine/>
    <w:uiPriority w:val="1"/>
    <w:qFormat/>
    <w:rsid w:val="007E706B"/>
    <w:pPr>
      <w:keepNext/>
      <w:numPr>
        <w:ilvl w:val="1"/>
        <w:numId w:val="14"/>
      </w:numPr>
      <w:spacing w:before="240" w:after="120" w:line="240" w:lineRule="auto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link w:val="berschrift3Zchn"/>
    <w:autoRedefine/>
    <w:uiPriority w:val="1"/>
    <w:qFormat/>
    <w:rsid w:val="007E706B"/>
    <w:pPr>
      <w:keepNext/>
      <w:numPr>
        <w:ilvl w:val="2"/>
        <w:numId w:val="14"/>
      </w:numPr>
      <w:spacing w:before="180" w:after="12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link w:val="berschrift4Zchn"/>
    <w:autoRedefine/>
    <w:uiPriority w:val="1"/>
    <w:qFormat/>
    <w:rsid w:val="007E706B"/>
    <w:pPr>
      <w:keepNext/>
      <w:numPr>
        <w:ilvl w:val="3"/>
        <w:numId w:val="14"/>
      </w:numPr>
      <w:spacing w:before="160" w:after="120" w:line="240" w:lineRule="auto"/>
      <w:outlineLvl w:val="3"/>
    </w:pPr>
    <w:rPr>
      <w:b/>
      <w:i/>
    </w:rPr>
  </w:style>
  <w:style w:type="paragraph" w:styleId="berschrift5">
    <w:name w:val="heading 5"/>
    <w:basedOn w:val="Standard"/>
    <w:next w:val="Standard"/>
    <w:link w:val="berschrift5Zchn"/>
    <w:autoRedefine/>
    <w:uiPriority w:val="1"/>
    <w:qFormat/>
    <w:rsid w:val="007E706B"/>
    <w:pPr>
      <w:keepNext/>
      <w:numPr>
        <w:ilvl w:val="4"/>
        <w:numId w:val="14"/>
      </w:numPr>
      <w:spacing w:before="140" w:after="120" w:line="240" w:lineRule="auto"/>
      <w:outlineLvl w:val="4"/>
    </w:pPr>
    <w:rPr>
      <w:b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85528D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85528D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85528D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85528D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85528D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85528D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85528D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uiPriority w:val="1"/>
    <w:qFormat/>
    <w:rsid w:val="007E706B"/>
    <w:pPr>
      <w:spacing w:line="312" w:lineRule="auto"/>
      <w:ind w:left="567" w:hanging="567"/>
    </w:pPr>
  </w:style>
  <w:style w:type="paragraph" w:customStyle="1" w:styleId="HngEinrckung2">
    <w:name w:val="Häng. Einrückung2"/>
    <w:basedOn w:val="Standard"/>
    <w:uiPriority w:val="1"/>
    <w:qFormat/>
    <w:rsid w:val="007E706B"/>
    <w:pPr>
      <w:spacing w:line="312" w:lineRule="auto"/>
      <w:ind w:left="1134" w:hanging="567"/>
    </w:pPr>
  </w:style>
  <w:style w:type="paragraph" w:customStyle="1" w:styleId="HngEinrckung3">
    <w:name w:val="Häng. Einrückung3"/>
    <w:basedOn w:val="Standard"/>
    <w:uiPriority w:val="1"/>
    <w:qFormat/>
    <w:rsid w:val="007E706B"/>
    <w:pPr>
      <w:spacing w:line="312" w:lineRule="auto"/>
      <w:ind w:left="1701" w:hanging="567"/>
    </w:pPr>
  </w:style>
  <w:style w:type="paragraph" w:styleId="Kopfzeile">
    <w:name w:val="header"/>
    <w:basedOn w:val="Standard"/>
    <w:rsid w:val="0085528D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85528D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85528D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85528D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85528D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85528D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85528D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85528D"/>
    <w:pPr>
      <w:spacing w:line="360" w:lineRule="auto"/>
    </w:pPr>
  </w:style>
  <w:style w:type="paragraph" w:customStyle="1" w:styleId="Einrckung4a">
    <w:name w:val="Einrückung4a"/>
    <w:basedOn w:val="Standard"/>
    <w:rsid w:val="0085528D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85528D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85528D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rsid w:val="0085528D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85528D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7E706B"/>
    <w:rPr>
      <w:rFonts w:ascii="Arial" w:hAnsi="Arial"/>
      <w:b/>
      <w:sz w:val="28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7E706B"/>
    <w:rPr>
      <w:rFonts w:ascii="Arial" w:hAnsi="Arial"/>
      <w:b/>
      <w:sz w:val="24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7E706B"/>
    <w:rPr>
      <w:rFonts w:ascii="Arial" w:hAnsi="Arial"/>
      <w:b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7E706B"/>
    <w:rPr>
      <w:rFonts w:ascii="Arial" w:hAnsi="Arial"/>
      <w:b/>
      <w:i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7E706B"/>
    <w:rPr>
      <w:rFonts w:ascii="Arial" w:hAnsi="Arial"/>
      <w:b/>
      <w:i/>
      <w:szCs w:val="20"/>
      <w:lang w:eastAsia="de-DE"/>
    </w:rPr>
  </w:style>
  <w:style w:type="paragraph" w:customStyle="1" w:styleId="Aufzhlungszeichen1">
    <w:name w:val="Aufzählungszeichen1"/>
    <w:basedOn w:val="Standard"/>
    <w:uiPriority w:val="1"/>
    <w:qFormat/>
    <w:rsid w:val="007E706B"/>
    <w:pPr>
      <w:numPr>
        <w:numId w:val="15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2">
    <w:name w:val="Aufzählungszeichen2"/>
    <w:basedOn w:val="Standard"/>
    <w:uiPriority w:val="1"/>
    <w:qFormat/>
    <w:rsid w:val="007E706B"/>
    <w:pPr>
      <w:numPr>
        <w:numId w:val="16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3">
    <w:name w:val="Aufzählungszeichen3"/>
    <w:basedOn w:val="Standard"/>
    <w:uiPriority w:val="1"/>
    <w:qFormat/>
    <w:rsid w:val="007E706B"/>
    <w:pPr>
      <w:numPr>
        <w:numId w:val="17"/>
      </w:numPr>
      <w:spacing w:after="120" w:line="240" w:lineRule="exact"/>
    </w:pPr>
    <w:rPr>
      <w:rFonts w:eastAsia="Times New Roman" w:cs="Times New Roman"/>
    </w:rPr>
  </w:style>
  <w:style w:type="paragraph" w:customStyle="1" w:styleId="Aufzhlungszeichen4">
    <w:name w:val="Aufzählungszeichen4"/>
    <w:basedOn w:val="Standard"/>
    <w:uiPriority w:val="1"/>
    <w:qFormat/>
    <w:rsid w:val="007E706B"/>
    <w:pPr>
      <w:numPr>
        <w:numId w:val="18"/>
      </w:numPr>
      <w:spacing w:after="120" w:line="240" w:lineRule="exact"/>
    </w:pPr>
    <w:rPr>
      <w:rFonts w:eastAsia="Times New Roman" w:cs="Times New Roman"/>
    </w:rPr>
  </w:style>
  <w:style w:type="paragraph" w:customStyle="1" w:styleId="GliederungmitAufzhlung">
    <w:name w:val="Gliederung mit Aufzählung"/>
    <w:basedOn w:val="Standard"/>
    <w:uiPriority w:val="1"/>
    <w:qFormat/>
    <w:rsid w:val="007E706B"/>
    <w:pPr>
      <w:numPr>
        <w:numId w:val="19"/>
      </w:numPr>
      <w:spacing w:line="312" w:lineRule="auto"/>
    </w:pPr>
    <w:rPr>
      <w:rFonts w:eastAsia="Times New Roman" w:cs="Times New Roman"/>
    </w:rPr>
  </w:style>
  <w:style w:type="paragraph" w:customStyle="1" w:styleId="GliederungmitNummerierung">
    <w:name w:val="Gliederung mit Nummerierung"/>
    <w:basedOn w:val="Standard"/>
    <w:uiPriority w:val="1"/>
    <w:qFormat/>
    <w:rsid w:val="007E706B"/>
    <w:pPr>
      <w:numPr>
        <w:numId w:val="20"/>
      </w:numPr>
      <w:spacing w:line="312" w:lineRule="auto"/>
    </w:pPr>
    <w:rPr>
      <w:rFonts w:eastAsia="Times New Roman" w:cs="Times New Roman"/>
    </w:rPr>
  </w:style>
  <w:style w:type="paragraph" w:customStyle="1" w:styleId="Marginalspalte">
    <w:name w:val="Marginalspalte"/>
    <w:basedOn w:val="Standard"/>
    <w:uiPriority w:val="1"/>
    <w:qFormat/>
    <w:rsid w:val="007E706B"/>
    <w:pPr>
      <w:framePr w:w="851" w:h="851" w:hSpace="284" w:wrap="around" w:vAnchor="text" w:hAnchor="page" w:y="1"/>
      <w:spacing w:line="240" w:lineRule="auto"/>
    </w:pPr>
    <w:rPr>
      <w:rFonts w:eastAsia="Times New Roman" w:cs="Times New Roman"/>
      <w:i/>
      <w:sz w:val="20"/>
      <w:szCs w:val="22"/>
    </w:rPr>
  </w:style>
  <w:style w:type="paragraph" w:customStyle="1" w:styleId="Nummerierungsart1">
    <w:name w:val="Nummerierungsart1"/>
    <w:basedOn w:val="Standard"/>
    <w:uiPriority w:val="1"/>
    <w:qFormat/>
    <w:rsid w:val="007E706B"/>
    <w:pPr>
      <w:numPr>
        <w:numId w:val="21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2">
    <w:name w:val="Nummerierungsart2"/>
    <w:basedOn w:val="Standard"/>
    <w:uiPriority w:val="1"/>
    <w:qFormat/>
    <w:rsid w:val="007E706B"/>
    <w:pPr>
      <w:numPr>
        <w:numId w:val="22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3">
    <w:name w:val="Nummerierungsart3"/>
    <w:basedOn w:val="Standard"/>
    <w:uiPriority w:val="1"/>
    <w:qFormat/>
    <w:rsid w:val="007E706B"/>
    <w:pPr>
      <w:numPr>
        <w:numId w:val="23"/>
      </w:numPr>
      <w:spacing w:after="120" w:line="240" w:lineRule="auto"/>
    </w:pPr>
    <w:rPr>
      <w:rFonts w:eastAsia="Times New Roman" w:cs="Times New Roman"/>
    </w:rPr>
  </w:style>
  <w:style w:type="paragraph" w:customStyle="1" w:styleId="Nummerierungsart4">
    <w:name w:val="Nummerierungsart4"/>
    <w:basedOn w:val="Standard"/>
    <w:uiPriority w:val="1"/>
    <w:qFormat/>
    <w:rsid w:val="007E706B"/>
    <w:pPr>
      <w:numPr>
        <w:numId w:val="24"/>
      </w:numPr>
      <w:spacing w:after="120" w:line="240" w:lineRule="auto"/>
    </w:pPr>
    <w:rPr>
      <w:rFonts w:eastAsia="Times New Roman" w:cs="Times New Roman"/>
    </w:rPr>
  </w:style>
  <w:style w:type="paragraph" w:styleId="Listenabsatz">
    <w:name w:val="List Paragraph"/>
    <w:basedOn w:val="Standard"/>
    <w:uiPriority w:val="34"/>
    <w:rsid w:val="00CF3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Eigenerklaerung%20Eign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CAA49-D245-439A-AC1D-7DA8251BE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Eigenerklaerung Eignung.dotm</Template>
  <TotalTime>0</TotalTime>
  <Pages>3</Pages>
  <Words>1004</Words>
  <Characters>6326</Characters>
  <Application>Microsoft Office Word</Application>
  <DocSecurity>4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Susanne Knappheide</dc:creator>
  <cp:lastModifiedBy>Bondschus Ralf</cp:lastModifiedBy>
  <cp:revision>2</cp:revision>
  <cp:lastPrinted>2018-06-21T11:26:00Z</cp:lastPrinted>
  <dcterms:created xsi:type="dcterms:W3CDTF">2026-05-11T13:45:00Z</dcterms:created>
  <dcterms:modified xsi:type="dcterms:W3CDTF">2026-05-11T13:45:00Z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22.00</vt:lpwstr>
  </property>
</Properties>
</file>